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C0928" w14:textId="779EB88D" w:rsidR="006B730A" w:rsidRDefault="006B730A" w:rsidP="006B730A">
      <w:pPr>
        <w:rPr>
          <w:noProof/>
        </w:rPr>
      </w:pPr>
      <w:r w:rsidRPr="006B730A">
        <w:rPr>
          <w:b/>
          <w:bCs/>
          <w:noProof/>
        </w:rPr>
        <w:drawing>
          <wp:anchor distT="0" distB="0" distL="114300" distR="114300" simplePos="0" relativeHeight="251718144" behindDoc="1" locked="0" layoutInCell="1" allowOverlap="1" wp14:anchorId="62706FA2" wp14:editId="1AB9B013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530985" cy="864235"/>
            <wp:effectExtent l="0" t="0" r="0" b="0"/>
            <wp:wrapTight wrapText="bothSides">
              <wp:wrapPolygon edited="0">
                <wp:start x="0" y="0"/>
                <wp:lineTo x="0" y="20949"/>
                <wp:lineTo x="21233" y="20949"/>
                <wp:lineTo x="21233" y="0"/>
                <wp:lineTo x="0" y="0"/>
              </wp:wrapPolygon>
            </wp:wrapTight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985" cy="86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1ACB" w:rsidRPr="00641ACB">
        <w:rPr>
          <w:b/>
          <w:bCs/>
          <w:noProof/>
        </w:rPr>
        <w:t>W</w:t>
      </w:r>
      <w:r w:rsidR="006E5CB2">
        <w:rPr>
          <w:b/>
          <w:bCs/>
          <w:noProof/>
        </w:rPr>
        <w:t xml:space="preserve">asserenergie </w:t>
      </w:r>
      <w:r w:rsidR="008D2BB6">
        <w:rPr>
          <w:noProof/>
        </w:rPr>
        <w:t>stellt</w:t>
      </w:r>
      <w:r w:rsidR="006E5CB2">
        <w:rPr>
          <w:noProof/>
        </w:rPr>
        <w:t xml:space="preserve"> weltweit eine der </w:t>
      </w:r>
      <w:r w:rsidR="00951716">
        <w:rPr>
          <w:noProof/>
        </w:rPr>
        <w:t>bekanntesten</w:t>
      </w:r>
      <w:r w:rsidR="006E5CB2">
        <w:rPr>
          <w:noProof/>
        </w:rPr>
        <w:t xml:space="preserve"> </w:t>
      </w:r>
      <w:r w:rsidR="008D2BB6">
        <w:rPr>
          <w:noProof/>
        </w:rPr>
        <w:t>Quellen</w:t>
      </w:r>
      <w:r w:rsidR="006E5CB2">
        <w:rPr>
          <w:noProof/>
        </w:rPr>
        <w:t xml:space="preserve"> </w:t>
      </w:r>
      <w:r w:rsidR="008D2BB6">
        <w:rPr>
          <w:noProof/>
        </w:rPr>
        <w:t>für</w:t>
      </w:r>
      <w:r w:rsidR="006E5CB2">
        <w:rPr>
          <w:noProof/>
        </w:rPr>
        <w:t xml:space="preserve"> erneuerbare Energie </w:t>
      </w:r>
      <w:r w:rsidR="00DE39B2">
        <w:rPr>
          <w:noProof/>
        </w:rPr>
        <w:t>dar. Besondere Bedeutung haben dabei sogenannte Pumpspeicherkraftwerke</w:t>
      </w:r>
      <w:r w:rsidR="008D2BB6">
        <w:rPr>
          <w:noProof/>
        </w:rPr>
        <w:t>, da sie neben der Bereitstellung von elektrischer Energie auch die Möglichkeit bieten</w:t>
      </w:r>
      <w:r w:rsidR="0008022C">
        <w:rPr>
          <w:noProof/>
        </w:rPr>
        <w:t>,</w:t>
      </w:r>
      <w:r w:rsidR="008D2BB6">
        <w:rPr>
          <w:noProof/>
        </w:rPr>
        <w:t xml:space="preserve"> Energie zu speichern.</w:t>
      </w:r>
      <w:r w:rsidR="00DE39B2">
        <w:rPr>
          <w:noProof/>
        </w:rPr>
        <w:t xml:space="preserve"> </w:t>
      </w:r>
    </w:p>
    <w:p w14:paraId="7CD812A0" w14:textId="6AC8217D" w:rsidR="00D0705F" w:rsidRPr="00811B21" w:rsidRDefault="00000000" w:rsidP="006B730A">
      <w:pPr>
        <w:jc w:val="right"/>
        <w:rPr>
          <w:sz w:val="14"/>
          <w:szCs w:val="14"/>
        </w:rPr>
      </w:pPr>
      <w:hyperlink r:id="rId9" w:history="1">
        <w:r w:rsidR="006B730A" w:rsidRPr="00811B21">
          <w:rPr>
            <w:rStyle w:val="Hyperlink"/>
            <w:b/>
            <w:bCs/>
            <w:iCs/>
            <w:noProof/>
            <w:sz w:val="14"/>
            <w:szCs w:val="14"/>
          </w:rPr>
          <w:t>© iStock.com</w:t>
        </w:r>
      </w:hyperlink>
      <w:r w:rsidR="006B730A" w:rsidRPr="00811B21">
        <w:rPr>
          <w:b/>
          <w:bCs/>
          <w:iCs/>
          <w:noProof/>
          <w:sz w:val="14"/>
          <w:szCs w:val="14"/>
        </w:rPr>
        <w:t>/</w:t>
      </w:r>
      <w:hyperlink r:id="rId10" w:history="1">
        <w:r w:rsidR="006B730A" w:rsidRPr="00811B21">
          <w:rPr>
            <w:rStyle w:val="Hyperlink"/>
            <w:b/>
            <w:bCs/>
            <w:iCs/>
            <w:noProof/>
            <w:sz w:val="14"/>
            <w:szCs w:val="14"/>
          </w:rPr>
          <w:t>DedMityay</w:t>
        </w:r>
      </w:hyperlink>
    </w:p>
    <w:p w14:paraId="49D207D0" w14:textId="31B6B406" w:rsidR="00641ACB" w:rsidRDefault="00B805BD" w:rsidP="002A7E48">
      <w:pPr>
        <w:pStyle w:val="berschrift2"/>
      </w:pPr>
      <w:r>
        <w:t>Forscherauftrag</w:t>
      </w:r>
    </w:p>
    <w:p w14:paraId="4D0991AA" w14:textId="5910E0EB" w:rsidR="004E6E41" w:rsidRPr="001C3130" w:rsidRDefault="00052A8B" w:rsidP="00A41D71">
      <w:pPr>
        <w:pStyle w:val="ABListeLK"/>
        <w:numPr>
          <w:ilvl w:val="0"/>
          <w:numId w:val="0"/>
        </w:numPr>
      </w:pPr>
      <w:r>
        <w:t>Bei d</w:t>
      </w:r>
      <w:r w:rsidR="00F7181B">
        <w:t>iese</w:t>
      </w:r>
      <w:r>
        <w:t>r</w:t>
      </w:r>
      <w:r w:rsidR="00F7181B">
        <w:t xml:space="preserve"> Forschungsaufgabe </w:t>
      </w:r>
      <w:r w:rsidR="00951716">
        <w:t>planst und baust</w:t>
      </w:r>
      <w:r w:rsidR="00F7181B">
        <w:t xml:space="preserve"> du </w:t>
      </w:r>
      <w:r w:rsidR="00A41D71">
        <w:t xml:space="preserve">selbstständig </w:t>
      </w:r>
      <w:r>
        <w:t xml:space="preserve">ein </w:t>
      </w:r>
      <w:r w:rsidR="00DE39B2">
        <w:t>Modell eines Pumpspeicherkraft</w:t>
      </w:r>
      <w:r w:rsidR="00453366">
        <w:t>werks</w:t>
      </w:r>
      <w:r w:rsidR="00951716">
        <w:t>,</w:t>
      </w:r>
      <w:r>
        <w:t xml:space="preserve"> an </w:t>
      </w:r>
      <w:r w:rsidR="0008022C">
        <w:t>dem</w:t>
      </w:r>
      <w:r>
        <w:t xml:space="preserve"> du</w:t>
      </w:r>
      <w:r w:rsidR="00CE6C27">
        <w:t xml:space="preserve"> anschließend</w:t>
      </w:r>
      <w:r>
        <w:t xml:space="preserve"> </w:t>
      </w:r>
      <w:r w:rsidR="00453366">
        <w:t>den Wirkungsgrad optimieren sollst.</w:t>
      </w:r>
    </w:p>
    <w:p w14:paraId="57ECCDF5" w14:textId="75D8EE4E" w:rsidR="00641ACB" w:rsidRDefault="00641ACB" w:rsidP="00641ACB">
      <w:pPr>
        <w:jc w:val="left"/>
      </w:pPr>
    </w:p>
    <w:p w14:paraId="547446F1" w14:textId="66A759A7" w:rsidR="00401DE7" w:rsidRDefault="00401DE7">
      <w:pPr>
        <w:pStyle w:val="Listenabsatz"/>
        <w:numPr>
          <w:ilvl w:val="0"/>
          <w:numId w:val="22"/>
        </w:numPr>
        <w:jc w:val="left"/>
        <w:rPr>
          <w:u w:val="single"/>
        </w:rPr>
      </w:pPr>
      <w:r w:rsidRPr="00401DE7">
        <w:rPr>
          <w:u w:val="single"/>
        </w:rPr>
        <w:t>Planung</w:t>
      </w:r>
      <w:r w:rsidR="00CE6C27">
        <w:rPr>
          <w:u w:val="single"/>
        </w:rPr>
        <w:t xml:space="preserve"> und Bau</w:t>
      </w:r>
    </w:p>
    <w:p w14:paraId="69C80EFE" w14:textId="655BBC41" w:rsidR="00401DE7" w:rsidRDefault="00FC5039" w:rsidP="00FC5039">
      <w:pPr>
        <w:ind w:left="360"/>
        <w:jc w:val="left"/>
        <w:rPr>
          <w:noProof/>
        </w:rPr>
      </w:pPr>
      <w:r>
        <w:rPr>
          <w:noProof/>
        </w:rPr>
        <w:drawing>
          <wp:anchor distT="0" distB="0" distL="114300" distR="114300" simplePos="0" relativeHeight="251712000" behindDoc="1" locked="0" layoutInCell="1" allowOverlap="1" wp14:anchorId="0ABF3C4D" wp14:editId="2C2890C8">
            <wp:simplePos x="0" y="0"/>
            <wp:positionH relativeFrom="column">
              <wp:posOffset>4674235</wp:posOffset>
            </wp:positionH>
            <wp:positionV relativeFrom="paragraph">
              <wp:posOffset>371475</wp:posOffset>
            </wp:positionV>
            <wp:extent cx="1087120" cy="1087120"/>
            <wp:effectExtent l="0" t="0" r="0" b="0"/>
            <wp:wrapTight wrapText="bothSides">
              <wp:wrapPolygon edited="0">
                <wp:start x="0" y="0"/>
                <wp:lineTo x="0" y="21196"/>
                <wp:lineTo x="21196" y="21196"/>
                <wp:lineTo x="21196" y="0"/>
                <wp:lineTo x="0" y="0"/>
              </wp:wrapPolygon>
            </wp:wrapTight>
            <wp:docPr id="4217733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9712" behindDoc="0" locked="0" layoutInCell="1" allowOverlap="1" wp14:anchorId="410234FA" wp14:editId="2B9FA784">
                <wp:simplePos x="0" y="0"/>
                <wp:positionH relativeFrom="column">
                  <wp:posOffset>4682490</wp:posOffset>
                </wp:positionH>
                <wp:positionV relativeFrom="paragraph">
                  <wp:posOffset>1466215</wp:posOffset>
                </wp:positionV>
                <wp:extent cx="1181100" cy="485775"/>
                <wp:effectExtent l="0" t="0" r="0" b="9525"/>
                <wp:wrapSquare wrapText="bothSides"/>
                <wp:docPr id="3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79BBE" w14:textId="422405AB" w:rsidR="003E7F0F" w:rsidRPr="00F03484" w:rsidRDefault="00831920" w:rsidP="003E7F0F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r>
                              <w:fldChar w:fldCharType="begin"/>
                            </w:r>
                            <w:r w:rsidR="0064149E">
                              <w:instrText>HYPERLINK "https://bycs.link/Wasser_Bild_Aufbau"</w:instrText>
                            </w:r>
                            <w:r>
                              <w:fldChar w:fldCharType="separate"/>
                            </w:r>
                            <w:r w:rsidR="003E7F0F" w:rsidRPr="005151D2">
                              <w:rPr>
                                <w:rStyle w:val="Hyperlink"/>
                                <w:sz w:val="16"/>
                                <w:szCs w:val="18"/>
                              </w:rPr>
                              <w:t>Tipp 4: Beispielhafte Umsetzung</w:t>
                            </w:r>
                            <w:r>
                              <w:rPr>
                                <w:rStyle w:val="Hyperlink"/>
                                <w:sz w:val="16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0234FA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68.7pt;margin-top:115.45pt;width:93pt;height:38.25pt;z-index:25169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" stroked="f">
                <v:textbox>
                  <w:txbxContent>
                    <w:p w14:paraId="26779BBE" w14:textId="422405AB" w:rsidR="003E7F0F" w:rsidRPr="00F03484" w:rsidRDefault="00831920" w:rsidP="003E7F0F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r>
                        <w:fldChar w:fldCharType="begin"/>
                      </w:r>
                      <w:r w:rsidR="0064149E">
                        <w:instrText>HYPERLINK "https://bycs.link/Wasser_Bild_Aufbau"</w:instrText>
                      </w:r>
                      <w:r>
                        <w:fldChar w:fldCharType="separate"/>
                      </w:r>
                      <w:r w:rsidR="003E7F0F" w:rsidRPr="005151D2">
                        <w:rPr>
                          <w:rStyle w:val="Hyperlink"/>
                          <w:sz w:val="16"/>
                          <w:szCs w:val="18"/>
                        </w:rPr>
                        <w:t>Tipp 4: Beispielhafte Umsetzung</w:t>
                      </w:r>
                      <w:r>
                        <w:rPr>
                          <w:rStyle w:val="Hyperlink"/>
                          <w:sz w:val="16"/>
                          <w:szCs w:val="18"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5616" behindDoc="0" locked="0" layoutInCell="1" allowOverlap="1" wp14:anchorId="3CB1D896" wp14:editId="44B7B823">
                <wp:simplePos x="0" y="0"/>
                <wp:positionH relativeFrom="column">
                  <wp:posOffset>3178175</wp:posOffset>
                </wp:positionH>
                <wp:positionV relativeFrom="paragraph">
                  <wp:posOffset>1480185</wp:posOffset>
                </wp:positionV>
                <wp:extent cx="1181100" cy="485775"/>
                <wp:effectExtent l="0" t="0" r="0" b="9525"/>
                <wp:wrapSquare wrapText="bothSides"/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4335D1" w14:textId="19F228CC" w:rsidR="00540784" w:rsidRPr="00F03484" w:rsidRDefault="00000000" w:rsidP="00540784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hyperlink r:id="rId12" w:history="1">
                              <w:r w:rsidR="00540784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Tipp 3: </w:t>
                              </w:r>
                              <w:r w:rsidR="00E500EC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Schaltplan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B1D896" id="_x0000_s1027" type="#_x0000_t202" style="position:absolute;left:0;text-align:left;margin-left:250.25pt;margin-top:116.55pt;width:93pt;height:38.25pt;z-index:251695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" stroked="f">
                <v:textbox>
                  <w:txbxContent>
                    <w:p w14:paraId="0A4335D1" w14:textId="19F228CC" w:rsidR="00540784" w:rsidRPr="00F03484" w:rsidRDefault="00000000" w:rsidP="00540784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hyperlink r:id="rId13" w:history="1">
                        <w:r w:rsidR="00540784" w:rsidRPr="005151D2">
                          <w:rPr>
                            <w:rStyle w:val="Hyperlink"/>
                            <w:sz w:val="16"/>
                            <w:szCs w:val="18"/>
                          </w:rPr>
                          <w:t xml:space="preserve">Tipp 3: </w:t>
                        </w:r>
                        <w:r w:rsidR="00E500EC" w:rsidRPr="005151D2">
                          <w:rPr>
                            <w:rStyle w:val="Hyperlink"/>
                            <w:sz w:val="16"/>
                            <w:szCs w:val="18"/>
                          </w:rPr>
                          <w:t>Schaltplan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3568" behindDoc="0" locked="0" layoutInCell="1" allowOverlap="1" wp14:anchorId="254E6D38" wp14:editId="7803F60F">
                <wp:simplePos x="0" y="0"/>
                <wp:positionH relativeFrom="column">
                  <wp:posOffset>1671320</wp:posOffset>
                </wp:positionH>
                <wp:positionV relativeFrom="paragraph">
                  <wp:posOffset>1468755</wp:posOffset>
                </wp:positionV>
                <wp:extent cx="1181100" cy="485775"/>
                <wp:effectExtent l="0" t="0" r="0" b="9525"/>
                <wp:wrapSquare wrapText="bothSides"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57D7F3" w14:textId="0ACDB4D0" w:rsidR="00540784" w:rsidRPr="00F03484" w:rsidRDefault="00000000" w:rsidP="00540784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hyperlink r:id="rId14" w:history="1">
                              <w:r w:rsidR="00540784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Tipp 2: Erste </w:t>
                              </w:r>
                              <w:proofErr w:type="spellStart"/>
                              <w:r w:rsidR="00540784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Gedan-ken</w:t>
                              </w:r>
                              <w:proofErr w:type="spellEnd"/>
                              <w:r w:rsidR="009F7D3E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zum</w:t>
                              </w:r>
                              <w:r w:rsidR="00540784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Aufbau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E6D38" id="_x0000_s1028" type="#_x0000_t202" style="position:absolute;left:0;text-align:left;margin-left:131.6pt;margin-top:115.65pt;width:93pt;height:38.25pt;z-index:251693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" stroked="f">
                <v:textbox>
                  <w:txbxContent>
                    <w:p w14:paraId="5757D7F3" w14:textId="0ACDB4D0" w:rsidR="00540784" w:rsidRPr="00F03484" w:rsidRDefault="00000000" w:rsidP="00540784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hyperlink r:id="rId15" w:history="1">
                        <w:r w:rsidR="00540784" w:rsidRPr="005151D2">
                          <w:rPr>
                            <w:rStyle w:val="Hyperlink"/>
                            <w:sz w:val="16"/>
                            <w:szCs w:val="18"/>
                          </w:rPr>
                          <w:t xml:space="preserve">Tipp 2: Erste </w:t>
                        </w:r>
                        <w:proofErr w:type="spellStart"/>
                        <w:r w:rsidR="00540784" w:rsidRPr="005151D2">
                          <w:rPr>
                            <w:rStyle w:val="Hyperlink"/>
                            <w:sz w:val="16"/>
                            <w:szCs w:val="18"/>
                          </w:rPr>
                          <w:t>Gedan-ken</w:t>
                        </w:r>
                        <w:proofErr w:type="spellEnd"/>
                        <w:r w:rsidR="009F7D3E" w:rsidRPr="005151D2">
                          <w:rPr>
                            <w:rStyle w:val="Hyperlink"/>
                            <w:sz w:val="16"/>
                            <w:szCs w:val="18"/>
                          </w:rPr>
                          <w:t xml:space="preserve"> zum</w:t>
                        </w:r>
                        <w:r w:rsidR="00540784" w:rsidRPr="005151D2">
                          <w:rPr>
                            <w:rStyle w:val="Hyperlink"/>
                            <w:sz w:val="16"/>
                            <w:szCs w:val="18"/>
                          </w:rPr>
                          <w:t xml:space="preserve"> Aufbau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0496" behindDoc="0" locked="0" layoutInCell="1" allowOverlap="1" wp14:anchorId="2310FAA4" wp14:editId="01204399">
                <wp:simplePos x="0" y="0"/>
                <wp:positionH relativeFrom="column">
                  <wp:posOffset>159385</wp:posOffset>
                </wp:positionH>
                <wp:positionV relativeFrom="paragraph">
                  <wp:posOffset>1470660</wp:posOffset>
                </wp:positionV>
                <wp:extent cx="1181100" cy="485775"/>
                <wp:effectExtent l="0" t="0" r="0" b="952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0C8C99" w14:textId="6A0F037C" w:rsidR="00E447F5" w:rsidRPr="00F03484" w:rsidRDefault="00000000" w:rsidP="00540784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hyperlink r:id="rId16" w:history="1">
                              <w:r w:rsidR="00F03484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Tipp</w:t>
                              </w:r>
                              <w:r w:rsidR="00540784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</w:t>
                              </w:r>
                              <w:r w:rsidR="00F03484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1: </w:t>
                              </w:r>
                              <w:r w:rsidR="00E447F5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Zu untersuch</w:t>
                              </w:r>
                              <w:r w:rsidR="00540784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-</w:t>
                              </w:r>
                              <w:r w:rsidR="00E447F5" w:rsidRPr="005151D2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ende Messgrößen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0FAA4" id="_x0000_s1029" type="#_x0000_t202" style="position:absolute;left:0;text-align:left;margin-left:12.55pt;margin-top:115.8pt;width:93pt;height:38.25pt;z-index:251690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" stroked="f">
                <v:textbox>
                  <w:txbxContent>
                    <w:p w14:paraId="190C8C99" w14:textId="6A0F037C" w:rsidR="00E447F5" w:rsidRPr="00F03484" w:rsidRDefault="00000000" w:rsidP="00540784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hyperlink r:id="rId17" w:history="1">
                        <w:r w:rsidR="00F03484" w:rsidRPr="005151D2">
                          <w:rPr>
                            <w:rStyle w:val="Hyperlink"/>
                            <w:sz w:val="16"/>
                            <w:szCs w:val="18"/>
                          </w:rPr>
                          <w:t>Tipp</w:t>
                        </w:r>
                        <w:r w:rsidR="00540784" w:rsidRPr="005151D2">
                          <w:rPr>
                            <w:rStyle w:val="Hyperlink"/>
                            <w:sz w:val="16"/>
                            <w:szCs w:val="18"/>
                          </w:rPr>
                          <w:t xml:space="preserve"> </w:t>
                        </w:r>
                        <w:r w:rsidR="00F03484" w:rsidRPr="005151D2">
                          <w:rPr>
                            <w:rStyle w:val="Hyperlink"/>
                            <w:sz w:val="16"/>
                            <w:szCs w:val="18"/>
                          </w:rPr>
                          <w:t xml:space="preserve">1: </w:t>
                        </w:r>
                        <w:r w:rsidR="00E447F5" w:rsidRPr="005151D2">
                          <w:rPr>
                            <w:rStyle w:val="Hyperlink"/>
                            <w:sz w:val="16"/>
                            <w:szCs w:val="18"/>
                          </w:rPr>
                          <w:t>Zu untersuch</w:t>
                        </w:r>
                        <w:r w:rsidR="00540784" w:rsidRPr="005151D2">
                          <w:rPr>
                            <w:rStyle w:val="Hyperlink"/>
                            <w:sz w:val="16"/>
                            <w:szCs w:val="18"/>
                          </w:rPr>
                          <w:t>-</w:t>
                        </w:r>
                        <w:r w:rsidR="00E447F5" w:rsidRPr="005151D2">
                          <w:rPr>
                            <w:rStyle w:val="Hyperlink"/>
                            <w:sz w:val="16"/>
                            <w:szCs w:val="18"/>
                          </w:rPr>
                          <w:t>ende Messgrößen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B511FA" w:rsidRPr="00B511FA">
        <w:t xml:space="preserve">Überlege dir zunächst </w:t>
      </w:r>
      <w:r w:rsidR="00626659">
        <w:t>einen Aufbau</w:t>
      </w:r>
      <w:r w:rsidR="00052A8B">
        <w:t xml:space="preserve"> und setze diesen um</w:t>
      </w:r>
      <w:r w:rsidR="00626659">
        <w:t>. Hie</w:t>
      </w:r>
      <w:r w:rsidR="005A5954">
        <w:t xml:space="preserve">rbei können dir die folgenden </w:t>
      </w:r>
      <w:r w:rsidR="00B50E95">
        <w:t>Tipps</w:t>
      </w:r>
      <w:r w:rsidR="005A5954">
        <w:t xml:space="preserve"> helfen.</w:t>
      </w:r>
      <w:r w:rsidR="00E447F5" w:rsidRPr="00E447F5">
        <w:rPr>
          <w:noProof/>
        </w:rPr>
        <w:t xml:space="preserve"> </w:t>
      </w:r>
    </w:p>
    <w:p w14:paraId="5B41FF9A" w14:textId="1FCEBAED" w:rsidR="00FC5039" w:rsidRDefault="00FC5039" w:rsidP="00FC5039">
      <w:pPr>
        <w:ind w:left="360"/>
        <w:jc w:val="left"/>
        <w:rPr>
          <w:noProof/>
        </w:rPr>
      </w:pPr>
      <w:r>
        <w:rPr>
          <w:noProof/>
        </w:rPr>
        <w:drawing>
          <wp:anchor distT="0" distB="0" distL="114300" distR="114300" simplePos="0" relativeHeight="251716096" behindDoc="1" locked="0" layoutInCell="1" allowOverlap="1" wp14:anchorId="0C5BE941" wp14:editId="11627554">
            <wp:simplePos x="0" y="0"/>
            <wp:positionH relativeFrom="column">
              <wp:posOffset>4714240</wp:posOffset>
            </wp:positionH>
            <wp:positionV relativeFrom="paragraph">
              <wp:posOffset>1821180</wp:posOffset>
            </wp:positionV>
            <wp:extent cx="1079500" cy="1079500"/>
            <wp:effectExtent l="0" t="0" r="6350" b="6350"/>
            <wp:wrapTight wrapText="bothSides">
              <wp:wrapPolygon edited="0">
                <wp:start x="0" y="0"/>
                <wp:lineTo x="0" y="21346"/>
                <wp:lineTo x="21346" y="21346"/>
                <wp:lineTo x="21346" y="0"/>
                <wp:lineTo x="0" y="0"/>
              </wp:wrapPolygon>
            </wp:wrapTight>
            <wp:docPr id="139998788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0976" behindDoc="1" locked="0" layoutInCell="1" allowOverlap="1" wp14:anchorId="61052352" wp14:editId="1D479B12">
            <wp:simplePos x="0" y="0"/>
            <wp:positionH relativeFrom="column">
              <wp:posOffset>3168015</wp:posOffset>
            </wp:positionH>
            <wp:positionV relativeFrom="paragraph">
              <wp:posOffset>38100</wp:posOffset>
            </wp:positionV>
            <wp:extent cx="1087120" cy="1087120"/>
            <wp:effectExtent l="0" t="0" r="0" b="0"/>
            <wp:wrapTight wrapText="bothSides">
              <wp:wrapPolygon edited="0">
                <wp:start x="0" y="0"/>
                <wp:lineTo x="0" y="21196"/>
                <wp:lineTo x="21196" y="21196"/>
                <wp:lineTo x="21196" y="0"/>
                <wp:lineTo x="0" y="0"/>
              </wp:wrapPolygon>
            </wp:wrapTight>
            <wp:docPr id="167873590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3024" behindDoc="1" locked="0" layoutInCell="1" allowOverlap="1" wp14:anchorId="35E57FF8" wp14:editId="5377750D">
            <wp:simplePos x="0" y="0"/>
            <wp:positionH relativeFrom="column">
              <wp:posOffset>1725930</wp:posOffset>
            </wp:positionH>
            <wp:positionV relativeFrom="paragraph">
              <wp:posOffset>38100</wp:posOffset>
            </wp:positionV>
            <wp:extent cx="1087120" cy="1087120"/>
            <wp:effectExtent l="0" t="0" r="0" b="0"/>
            <wp:wrapTight wrapText="bothSides">
              <wp:wrapPolygon edited="0">
                <wp:start x="0" y="0"/>
                <wp:lineTo x="0" y="21196"/>
                <wp:lineTo x="21196" y="21196"/>
                <wp:lineTo x="21196" y="0"/>
                <wp:lineTo x="0" y="0"/>
              </wp:wrapPolygon>
            </wp:wrapTight>
            <wp:docPr id="2138824161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8928" behindDoc="1" locked="0" layoutInCell="1" allowOverlap="1" wp14:anchorId="7BE797C2" wp14:editId="413DE425">
            <wp:simplePos x="0" y="0"/>
            <wp:positionH relativeFrom="column">
              <wp:posOffset>250825</wp:posOffset>
            </wp:positionH>
            <wp:positionV relativeFrom="paragraph">
              <wp:posOffset>36830</wp:posOffset>
            </wp:positionV>
            <wp:extent cx="1087120" cy="1087120"/>
            <wp:effectExtent l="0" t="0" r="0" b="0"/>
            <wp:wrapTight wrapText="bothSides">
              <wp:wrapPolygon edited="0">
                <wp:start x="0" y="0"/>
                <wp:lineTo x="0" y="21196"/>
                <wp:lineTo x="21196" y="21196"/>
                <wp:lineTo x="21196" y="0"/>
                <wp:lineTo x="0" y="0"/>
              </wp:wrapPolygon>
            </wp:wrapTight>
            <wp:docPr id="939472628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9BC46B" w14:textId="4FC3A646" w:rsidR="00FC5039" w:rsidRDefault="00FC5039" w:rsidP="00FC5039">
      <w:pPr>
        <w:pStyle w:val="Listenabsatz"/>
        <w:numPr>
          <w:ilvl w:val="0"/>
          <w:numId w:val="22"/>
        </w:numPr>
        <w:spacing w:line="240" w:lineRule="auto"/>
        <w:jc w:val="left"/>
        <w:rPr>
          <w:u w:val="single"/>
        </w:rPr>
      </w:pPr>
      <w:r>
        <w:rPr>
          <w:u w:val="single"/>
        </w:rPr>
        <w:t>Durchführung</w:t>
      </w:r>
    </w:p>
    <w:p w14:paraId="41CB0062" w14:textId="77917F12" w:rsidR="00FC5039" w:rsidRDefault="00FC5039" w:rsidP="00FC5039">
      <w:pPr>
        <w:pStyle w:val="Listenabsatz"/>
        <w:spacing w:line="240" w:lineRule="auto"/>
        <w:ind w:left="360"/>
        <w:jc w:val="left"/>
      </w:pPr>
      <w:r>
        <w:t>Untersuche sowohl den Wirkungsgrad des Pumpvorgangs als auch den bei der Stromerzeugung. Mache dabei Messungen bei verschiedenen Höhen.</w:t>
      </w:r>
    </w:p>
    <w:p w14:paraId="23DA7C55" w14:textId="6AD39630" w:rsidR="00FC5039" w:rsidRDefault="00FC5039" w:rsidP="00FC5039">
      <w:pPr>
        <w:pStyle w:val="Listenabsatz"/>
        <w:spacing w:line="240" w:lineRule="auto"/>
        <w:jc w:val="left"/>
      </w:pPr>
    </w:p>
    <w:p w14:paraId="0FE07C5C" w14:textId="6A7FDE46" w:rsidR="00FC5039" w:rsidRDefault="00FC5039" w:rsidP="00FC5039">
      <w:pPr>
        <w:pStyle w:val="Listenabsatz"/>
        <w:spacing w:line="240" w:lineRule="auto"/>
        <w:jc w:val="left"/>
      </w:pPr>
    </w:p>
    <w:p w14:paraId="17CA5F53" w14:textId="071B412A" w:rsidR="00FC5039" w:rsidRPr="000E0183" w:rsidRDefault="0064149E" w:rsidP="00FC5039">
      <w:pPr>
        <w:pStyle w:val="Listenabsatz"/>
        <w:numPr>
          <w:ilvl w:val="0"/>
          <w:numId w:val="22"/>
        </w:numPr>
        <w:spacing w:line="240" w:lineRule="auto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5072" behindDoc="0" locked="0" layoutInCell="1" allowOverlap="1" wp14:anchorId="2E3A75DF" wp14:editId="4B4059DE">
                <wp:simplePos x="0" y="0"/>
                <wp:positionH relativeFrom="column">
                  <wp:posOffset>4671695</wp:posOffset>
                </wp:positionH>
                <wp:positionV relativeFrom="paragraph">
                  <wp:posOffset>107950</wp:posOffset>
                </wp:positionV>
                <wp:extent cx="1321435" cy="361950"/>
                <wp:effectExtent l="0" t="0" r="0" b="0"/>
                <wp:wrapSquare wrapText="bothSides"/>
                <wp:docPr id="85278169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143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656336" w14:textId="602120F4" w:rsidR="00FC5039" w:rsidRPr="00D36B62" w:rsidRDefault="0064149E" w:rsidP="00FC5039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hyperlink r:id="rId22" w:history="1">
                              <w:r w:rsidR="00D23935" w:rsidRPr="0064149E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Überlegungen zum Wirkungsgrad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3A75DF" id="_x0000_s1030" type="#_x0000_t202" style="position:absolute;left:0;text-align:left;margin-left:367.85pt;margin-top:8.5pt;width:104.05pt;height:28.5pt;z-index:251715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" stroked="f">
                <v:textbox>
                  <w:txbxContent>
                    <w:p w14:paraId="1B656336" w14:textId="602120F4" w:rsidR="00FC5039" w:rsidRPr="00D36B62" w:rsidRDefault="0064149E" w:rsidP="00FC5039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hyperlink r:id="rId23" w:history="1">
                        <w:r w:rsidR="00D23935" w:rsidRPr="0064149E">
                          <w:rPr>
                            <w:rStyle w:val="Hyperlink"/>
                            <w:sz w:val="16"/>
                            <w:szCs w:val="18"/>
                          </w:rPr>
                          <w:t>Überlegungen zum Wirkungsgrad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FC5039">
        <w:rPr>
          <w:u w:val="single"/>
        </w:rPr>
        <w:t>Auswertung</w:t>
      </w:r>
    </w:p>
    <w:p w14:paraId="49B7C161" w14:textId="60F08B42" w:rsidR="00FC5039" w:rsidRDefault="00FC5039" w:rsidP="00FC5039">
      <w:pPr>
        <w:pStyle w:val="Listenabsatz"/>
        <w:spacing w:line="240" w:lineRule="auto"/>
        <w:ind w:left="360"/>
        <w:jc w:val="left"/>
      </w:pPr>
      <w:r>
        <w:t xml:space="preserve">Fasse deine Messergebnisse zusammen und interpretiere diese. </w:t>
      </w:r>
    </w:p>
    <w:p w14:paraId="298271FE" w14:textId="3CEDD922" w:rsidR="00FC5039" w:rsidRDefault="00FC5039" w:rsidP="00FC5039">
      <w:pPr>
        <w:pStyle w:val="Listenabsatz"/>
        <w:spacing w:line="240" w:lineRule="auto"/>
        <w:ind w:left="360"/>
        <w:jc w:val="left"/>
      </w:pPr>
      <w:r>
        <w:t xml:space="preserve">Erläutere anhand deiner Messergebnisse, unter welchen Bedingungen (Durchfluss, Höhe, …) dein Pumpspeicherkraftwerk den größten Gesamtwirkungsgrad erzielt. </w:t>
      </w:r>
    </w:p>
    <w:p w14:paraId="18E9350E" w14:textId="289B6AD0" w:rsidR="00194C92" w:rsidRDefault="00194C92" w:rsidP="00FC5039">
      <w:pPr>
        <w:pStyle w:val="berschrift2"/>
        <w:spacing w:before="0"/>
      </w:pPr>
    </w:p>
    <w:p w14:paraId="4F364EE2" w14:textId="0697CF0F" w:rsidR="00D5279C" w:rsidRPr="009E4DEB" w:rsidRDefault="00D5279C" w:rsidP="00D5279C">
      <w:pPr>
        <w:spacing w:line="240" w:lineRule="auto"/>
        <w:jc w:val="left"/>
        <w:rPr>
          <w:b/>
          <w:bCs/>
          <w:sz w:val="24"/>
          <w:szCs w:val="28"/>
        </w:rPr>
      </w:pPr>
    </w:p>
    <w:p w14:paraId="72DAD4DB" w14:textId="4CE6E08A" w:rsidR="000E0183" w:rsidRDefault="009E4DEB" w:rsidP="00D5279C">
      <w:pPr>
        <w:spacing w:line="240" w:lineRule="auto"/>
        <w:jc w:val="left"/>
        <w:rPr>
          <w:b/>
          <w:bCs/>
          <w:sz w:val="24"/>
          <w:szCs w:val="28"/>
        </w:rPr>
      </w:pPr>
      <w:r w:rsidRPr="009E4DEB">
        <w:rPr>
          <w:b/>
          <w:bCs/>
          <w:sz w:val="24"/>
          <w:szCs w:val="28"/>
        </w:rPr>
        <w:t>Optimierungsauftrag</w:t>
      </w:r>
      <w:r w:rsidR="00AF75CA" w:rsidRPr="009E4DEB">
        <w:rPr>
          <w:b/>
          <w:bCs/>
          <w:sz w:val="24"/>
          <w:szCs w:val="28"/>
        </w:rPr>
        <w:t xml:space="preserve"> </w:t>
      </w:r>
    </w:p>
    <w:p w14:paraId="073C8EE4" w14:textId="360A4160" w:rsidR="009E4DEB" w:rsidRDefault="009E4DEB" w:rsidP="00D5279C">
      <w:pPr>
        <w:spacing w:line="240" w:lineRule="auto"/>
        <w:jc w:val="left"/>
      </w:pPr>
      <w:r>
        <w:t>Nachdem du</w:t>
      </w:r>
      <w:r w:rsidR="00397FA4">
        <w:t xml:space="preserve"> dir</w:t>
      </w:r>
      <w:r>
        <w:t xml:space="preserve"> nun</w:t>
      </w:r>
      <w:r w:rsidR="008D2BB6">
        <w:t xml:space="preserve"> experimentell</w:t>
      </w:r>
      <w:r w:rsidR="006B6ED1">
        <w:t xml:space="preserve"> </w:t>
      </w:r>
      <w:r w:rsidR="00397FA4">
        <w:t xml:space="preserve">einen </w:t>
      </w:r>
      <w:r w:rsidR="006B6ED1">
        <w:t xml:space="preserve">ersten </w:t>
      </w:r>
      <w:r w:rsidR="00F00886">
        <w:t xml:space="preserve">Eindruck über die Abhängigkeiten </w:t>
      </w:r>
      <w:r w:rsidR="00D549EC">
        <w:t>bei einem Pumpspeicherkraftwerk erarbeitet hast</w:t>
      </w:r>
      <w:r w:rsidR="00397FA4">
        <w:t xml:space="preserve">, </w:t>
      </w:r>
      <w:r w:rsidR="00052A8B">
        <w:t>optimiere deinen Aufbau! Z.</w:t>
      </w:r>
      <w:r w:rsidR="00470987">
        <w:t xml:space="preserve"> </w:t>
      </w:r>
      <w:r w:rsidR="00052A8B">
        <w:t>B.:</w:t>
      </w:r>
    </w:p>
    <w:p w14:paraId="2D62ABA6" w14:textId="4DC7D41F" w:rsidR="00E1635F" w:rsidRDefault="00425F79">
      <w:pPr>
        <w:pStyle w:val="Listenabsatz"/>
        <w:numPr>
          <w:ilvl w:val="0"/>
          <w:numId w:val="23"/>
        </w:numPr>
        <w:spacing w:line="240" w:lineRule="auto"/>
        <w:jc w:val="left"/>
      </w:pPr>
      <w:r>
        <w:t>Plane</w:t>
      </w:r>
      <w:r w:rsidR="005B0D2A">
        <w:t xml:space="preserve"> und baue</w:t>
      </w:r>
      <w:r>
        <w:t xml:space="preserve"> </w:t>
      </w:r>
      <w:r w:rsidR="00D549EC">
        <w:t>einen neuen</w:t>
      </w:r>
      <w:r w:rsidR="005B0D2A">
        <w:t>/</w:t>
      </w:r>
      <w:r w:rsidR="00D549EC">
        <w:t xml:space="preserve">eigenen Generator </w:t>
      </w:r>
      <w:r w:rsidR="005B0D2A">
        <w:t>mit optimierten</w:t>
      </w:r>
      <w:r w:rsidR="00951716">
        <w:t xml:space="preserve"> (ggf. selbstgedruckten)</w:t>
      </w:r>
      <w:r w:rsidR="005B0D2A">
        <w:t xml:space="preserve"> Rotorformen</w:t>
      </w:r>
      <w:r w:rsidR="0008022C">
        <w:t>.</w:t>
      </w:r>
    </w:p>
    <w:p w14:paraId="77AB9134" w14:textId="4CE082F0" w:rsidR="00154AD9" w:rsidRDefault="00E1635F">
      <w:pPr>
        <w:pStyle w:val="Listenabsatz"/>
        <w:numPr>
          <w:ilvl w:val="0"/>
          <w:numId w:val="23"/>
        </w:numPr>
        <w:spacing w:line="240" w:lineRule="auto"/>
        <w:jc w:val="left"/>
      </w:pPr>
      <w:r>
        <w:t xml:space="preserve">Verwende weitere Generatoren und Pumpen und versuche die optimale Kombination </w:t>
      </w:r>
      <w:r w:rsidR="001C68C5">
        <w:t xml:space="preserve">für verschiedene Szenarien </w:t>
      </w:r>
      <w:r>
        <w:t>zu finden</w:t>
      </w:r>
      <w:r w:rsidR="0008022C">
        <w:t>.</w:t>
      </w:r>
      <w:r w:rsidR="00425F79">
        <w:t xml:space="preserve"> </w:t>
      </w:r>
    </w:p>
    <w:p w14:paraId="69733C42" w14:textId="56B0AA76" w:rsidR="0063726C" w:rsidRDefault="005B55E5">
      <w:pPr>
        <w:pStyle w:val="Listenabsatz"/>
        <w:numPr>
          <w:ilvl w:val="0"/>
          <w:numId w:val="23"/>
        </w:numPr>
        <w:spacing w:line="240" w:lineRule="auto"/>
        <w:jc w:val="left"/>
      </w:pPr>
      <w:r>
        <w:t xml:space="preserve">Setze </w:t>
      </w:r>
      <w:r w:rsidR="00DE5DB3">
        <w:t>Verbesserungen an deinem Aufbau um</w:t>
      </w:r>
      <w:r w:rsidR="00154AD9">
        <w:t xml:space="preserve">: </w:t>
      </w:r>
      <w:r w:rsidR="00DE5DB3">
        <w:t xml:space="preserve">Mache ihn </w:t>
      </w:r>
      <w:r w:rsidR="0060330B">
        <w:t xml:space="preserve">zuverlässiger und </w:t>
      </w:r>
      <w:r w:rsidR="000A09AF">
        <w:t>v</w:t>
      </w:r>
      <w:r w:rsidR="0060330B">
        <w:t>er</w:t>
      </w:r>
      <w:r w:rsidR="000A09AF">
        <w:t>s</w:t>
      </w:r>
      <w:r w:rsidR="0060330B">
        <w:t xml:space="preserve">uche ihn </w:t>
      </w:r>
      <w:r w:rsidR="00C75DC0">
        <w:t>z.</w:t>
      </w:r>
      <w:r w:rsidR="00470987">
        <w:t xml:space="preserve"> </w:t>
      </w:r>
      <w:r w:rsidR="00C75DC0">
        <w:t xml:space="preserve">B. </w:t>
      </w:r>
      <w:r w:rsidR="0060330B">
        <w:t>modularer zu gestalten</w:t>
      </w:r>
      <w:r w:rsidR="0008022C">
        <w:t>.</w:t>
      </w:r>
    </w:p>
    <w:p w14:paraId="45FCDAD2" w14:textId="083E94AC" w:rsidR="0063726C" w:rsidRDefault="0063726C">
      <w:pPr>
        <w:spacing w:line="240" w:lineRule="auto"/>
        <w:jc w:val="left"/>
      </w:pPr>
    </w:p>
    <w:p w14:paraId="63DA5197" w14:textId="4978F628" w:rsidR="001354FC" w:rsidRDefault="001354FC">
      <w:pPr>
        <w:spacing w:line="240" w:lineRule="auto"/>
        <w:jc w:val="left"/>
      </w:pPr>
    </w:p>
    <w:p w14:paraId="40883060" w14:textId="77777777" w:rsidR="001354FC" w:rsidRDefault="001354FC">
      <w:pPr>
        <w:spacing w:line="240" w:lineRule="auto"/>
        <w:jc w:val="left"/>
      </w:pPr>
    </w:p>
    <w:p w14:paraId="5C1FBB2D" w14:textId="77777777" w:rsidR="00155808" w:rsidRPr="00A666B7" w:rsidRDefault="00155808" w:rsidP="004E77DD">
      <w:pPr>
        <w:rPr>
          <w:sz w:val="16"/>
          <w:szCs w:val="18"/>
        </w:rPr>
      </w:pPr>
      <w:bookmarkStart w:id="0" w:name="_Hlk130553640"/>
    </w:p>
    <w:p w14:paraId="04C79338" w14:textId="7F4A2FFB" w:rsidR="004E77DD" w:rsidRDefault="004E77DD" w:rsidP="004E77DD">
      <w:r>
        <w:t>Hinweise, Literatur und Links</w:t>
      </w:r>
    </w:p>
    <w:p w14:paraId="71D672D6" w14:textId="772087A1" w:rsidR="000E632A" w:rsidRDefault="00577F2E" w:rsidP="000E632A">
      <w:pPr>
        <w:pStyle w:val="AufzhlungUV11"/>
        <w:spacing w:line="240" w:lineRule="auto"/>
        <w:jc w:val="left"/>
      </w:pPr>
      <w:r>
        <w:t>C. Holler</w:t>
      </w:r>
      <w:r w:rsidR="00D366AD">
        <w:t>, J.</w:t>
      </w:r>
      <w:r w:rsidR="001E5D18">
        <w:t xml:space="preserve"> </w:t>
      </w:r>
      <w:proofErr w:type="spellStart"/>
      <w:r w:rsidR="00D366AD">
        <w:t>Gaukel</w:t>
      </w:r>
      <w:proofErr w:type="spellEnd"/>
      <w:r w:rsidR="004E77DD" w:rsidRPr="002A7E48">
        <w:t xml:space="preserve">: </w:t>
      </w:r>
      <w:r w:rsidR="00D366AD">
        <w:t xml:space="preserve">Erneuerbare Energien – </w:t>
      </w:r>
      <w:r w:rsidR="00FD4BFA">
        <w:t>o</w:t>
      </w:r>
      <w:r w:rsidR="00D366AD">
        <w:t xml:space="preserve">hne </w:t>
      </w:r>
      <w:proofErr w:type="spellStart"/>
      <w:r w:rsidR="00D366AD">
        <w:t>heisse</w:t>
      </w:r>
      <w:proofErr w:type="spellEnd"/>
      <w:r w:rsidR="00D366AD">
        <w:t xml:space="preserve"> Luft</w:t>
      </w:r>
      <w:r w:rsidR="00FD4BFA">
        <w:t>, UIT Cambridge Ltd</w:t>
      </w:r>
      <w:r w:rsidR="004E77DD" w:rsidRPr="002A7E48">
        <w:t>, 201</w:t>
      </w:r>
      <w:r w:rsidR="00FD4BFA">
        <w:t>9</w:t>
      </w:r>
    </w:p>
    <w:p w14:paraId="3ABC89F0" w14:textId="1DADA199" w:rsidR="00FD4BFA" w:rsidRDefault="00EE33E2" w:rsidP="000E632A">
      <w:pPr>
        <w:pStyle w:val="AufzhlungUV11"/>
        <w:spacing w:line="240" w:lineRule="auto"/>
        <w:jc w:val="left"/>
      </w:pPr>
      <w:r>
        <w:t xml:space="preserve">V. Quaschning: Regenerative Energiesysteme, </w:t>
      </w:r>
      <w:r w:rsidR="00EE6F22">
        <w:t>Carl Hanser Verlag München, 2015</w:t>
      </w:r>
      <w:bookmarkEnd w:id="0"/>
    </w:p>
    <w:sectPr w:rsidR="00FD4BFA" w:rsidSect="0070486E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 w:code="9"/>
      <w:pgMar w:top="1418" w:right="1418" w:bottom="1134" w:left="1418" w:header="567" w:footer="5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FF567D" w14:textId="77777777" w:rsidR="006E3837" w:rsidRDefault="006E3837">
      <w:r>
        <w:separator/>
      </w:r>
    </w:p>
  </w:endnote>
  <w:endnote w:type="continuationSeparator" w:id="0">
    <w:p w14:paraId="0DB4C64C" w14:textId="77777777" w:rsidR="006E3837" w:rsidRDefault="006E3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8D4EC" w14:textId="77777777" w:rsidR="001D5078" w:rsidRDefault="001D5078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7B6DC" w14:textId="2793CEB3" w:rsidR="00F2528D" w:rsidRPr="000868CF" w:rsidRDefault="00D0705F" w:rsidP="002509A5">
    <w:pPr>
      <w:pStyle w:val="Fuzeile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1504B60D" wp14:editId="695972BE">
              <wp:simplePos x="0" y="0"/>
              <wp:positionH relativeFrom="column">
                <wp:posOffset>0</wp:posOffset>
              </wp:positionH>
              <wp:positionV relativeFrom="paragraph">
                <wp:posOffset>-21590</wp:posOffset>
              </wp:positionV>
              <wp:extent cx="5760720" cy="364490"/>
              <wp:effectExtent l="5080" t="20955" r="6350" b="5080"/>
              <wp:wrapNone/>
              <wp:docPr id="3" name="Group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60720" cy="364490"/>
                        <a:chOff x="1418" y="15888"/>
                        <a:chExt cx="9072" cy="574"/>
                      </a:xfrm>
                    </wpg:grpSpPr>
                    <pic:pic xmlns:pic="http://schemas.openxmlformats.org/drawingml/2006/picture">
                      <pic:nvPicPr>
                        <pic:cNvPr id="4" name="Picture 4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20" y="15894"/>
                          <a:ext cx="2267" cy="5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g:grpSp>
                      <wpg:cNvPr id="5" name="Group 50"/>
                      <wpg:cNvGrpSpPr>
                        <a:grpSpLocks/>
                      </wpg:cNvGrpSpPr>
                      <wpg:grpSpPr bwMode="auto">
                        <a:xfrm>
                          <a:off x="1418" y="15888"/>
                          <a:ext cx="3243" cy="573"/>
                          <a:chOff x="1418" y="15888"/>
                          <a:chExt cx="3243" cy="573"/>
                        </a:xfrm>
                      </wpg:grpSpPr>
                      <wps:wsp>
                        <wps:cNvPr id="6" name="AutoShape 39"/>
                        <wps:cNvCnPr>
                          <a:cxnSpLocks noChangeShapeType="1"/>
                        </wps:cNvCnPr>
                        <wps:spPr bwMode="auto">
                          <a:xfrm flipH="1">
                            <a:off x="1418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41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9" name="Group 49"/>
                      <wpg:cNvGrpSpPr>
                        <a:grpSpLocks/>
                      </wpg:cNvGrpSpPr>
                      <wpg:grpSpPr bwMode="auto">
                        <a:xfrm>
                          <a:off x="7247" y="15888"/>
                          <a:ext cx="3243" cy="573"/>
                          <a:chOff x="7247" y="15888"/>
                          <a:chExt cx="3243" cy="573"/>
                        </a:xfrm>
                      </wpg:grpSpPr>
                      <wps:wsp>
                        <wps:cNvPr id="10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7247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7A7FB925" id="Group 51" o:spid="_x0000_s1026" style="position:absolute;margin-left:0;margin-top:-1.7pt;width:453.6pt;height:28.7pt;z-index:251657728" coordorigin="1418,15888" coordsize="9072,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VF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o1Rjk3OUEyMzAzNzNFNDExQTkxNzgz&#10;MEI4QjdBMzZDQTwveG1wTU06SW5zdGFuY2VJRD4KICAgICAgICAgPHhtcE1NOkRvY3VtZW50SUQ+&#10;eG1wLmRpZDo1Rjk3OUEyMzAzNzNFNDExQTkxNzgzMEI4QjdBMzZDQ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AUGBwgJCgsMDA0ODxAREhMUFBUWFxgZ&#10;GhscHR4eHyAhIiMkJSYnKCkqKissLS4vMDEyMzQ1Njc4OTo7Ozw9Pj9AQUJDREVGR0hJSktMTU5P&#10;UFFSU1RVVldYWVpbXF1eX2BhYmNkZWZnaGlqa2xtbm9wcXJzdHV2d3h5ent8fX5/gIGCg4SFhoeI&#10;iYqLjI2Oj5CRkpOUlZaXmJqbnJ2en6ChoqOkpaanqKmqq6ytrq+xsrO0tba3uLm6u7y9vr/AwcLD&#10;xcbHyMnKy8zNzs/Q0dLT1NXX2Nna29zd3t/g4eLj5OXm6Onq6+zt7u/w8fLz9PX2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T/////////////////////////////////////////9t7y////////////&#10;//////////////////////////////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uX3////////////////&#10;///////////////////////6tJSw9v/////////////////////////////////////ml2+S4f//&#10;///////////////////////////////////5s5Sv9f//////////////////////////////////&#10;////+eT2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wabK////////&#10;//////////////////////////////+4elB/0f///////////////////////////////////+KW&#10;TQNYuv///////////////////////////////////9GNaUpxx///////////////////////////&#10;//////////HRvJiy7f///////////////////////////////////////+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MC1r6yqra2xt8DF0Nnj+///////////////////&#10;////74lgWVZUV1ldY2VtdX6RqMPs+f///////////////////5c1DQkFAgAAAAAAHUx5osz3////&#10;/////////////////7xcAwAAAAAADTBXgq3Y/////////////////////////9x/JwAGHDRPbI2u&#10;1v////////////////////////////yfQztSa4ahwOP////////////////////////////////C&#10;fYWgutb2///////////////////////////////////+ztT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7+7u7/X8////////////////////&#10;//////////////Ovm5qbnqWuurzE1Ob///////////////////////////eXVExPVFtlboCXwOf/&#10;//////////////////////////+uVAAbNlJwjKvL9v/////////////////////////////Kaz9j&#10;f5283vz////////////////////////////////nmYOsyOf/////////////////////////////&#10;////////28z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2" o:spid="_x0000_s1027" type="#_x0000_t75" style="position:absolute;left:4820;top:15894;width:2267;height: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">
                <v:imagedata r:id="rId2" o:title=""/>
              </v:shape>
              <v:group id="Group 50" o:spid="_x0000_s1028" style="position:absolute;left:1418;top:15888;width:3243;height:573" coordorigin="1418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9" o:spid="_x0000_s1029" type="#_x0000_t32" style="position:absolute;left:1418;top:15894;width:3243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" strokecolor="gray"/>
                <v:shape id="AutoShape 40" o:spid="_x0000_s1030" type="#_x0000_t32" style="position:absolute;left:4661;top:15894;width:0;height:5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" strokecolor="gray"/>
                <v:shape id="AutoShape 41" o:spid="_x0000_s1031" type="#_x0000_t32" style="position:absolute;left:4661;top:15888;width:0;height:3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" strokecolor="gray" strokeweight="2pt"/>
              </v:group>
              <v:group id="Group 49" o:spid="_x0000_s1032" style="position:absolute;left:7247;top:15888;width:3243;height:573" coordorigin="7247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shape id="AutoShape 29" o:spid="_x0000_s1033" type="#_x0000_t32" style="position:absolute;left:7247;top:15894;width:3243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" strokecolor="gray"/>
                <v:shape id="AutoShape 30" o:spid="_x0000_s1034" type="#_x0000_t32" style="position:absolute;left:7247;top:15894;width:0;height:5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" strokecolor="gray"/>
                <v:shape id="AutoShape 31" o:spid="_x0000_s1035" type="#_x0000_t32" style="position:absolute;left:7247;top:15888;width:0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" strokecolor="gray" strokeweight="2pt"/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inline distT="0" distB="0" distL="0" distR="0" wp14:anchorId="70C8D282" wp14:editId="0F5E208D">
              <wp:extent cx="294640" cy="172720"/>
              <wp:effectExtent l="9525" t="13335" r="10160" b="13970"/>
              <wp:docPr id="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4640" cy="1727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BFBFB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E6411C" w14:textId="77777777" w:rsidR="00103919" w:rsidRPr="00CB63FE" w:rsidRDefault="00103919" w:rsidP="00103919">
                          <w:pPr>
                            <w:jc w:val="center"/>
                            <w:rPr>
                              <w:color w:val="7F7F7F"/>
                              <w:sz w:val="18"/>
                            </w:rPr>
                          </w:pP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begin"/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instrText>PAGE   \* MERGEFORMAT</w:instrTex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separate"/>
                          </w:r>
                          <w:r w:rsidR="00DF3BF2">
                            <w:rPr>
                              <w:noProof/>
                              <w:color w:val="7F7F7F"/>
                              <w:sz w:val="18"/>
                            </w:rPr>
                            <w:t>1</w: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1800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70C8D282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1" type="#_x0000_t202" style="width:23.2pt;height:1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" strokecolor="#bfbfbf">
              <v:textbox inset="0,.5mm,0,.5mm">
                <w:txbxContent>
                  <w:p w14:paraId="43E6411C" w14:textId="77777777" w:rsidR="00103919" w:rsidRPr="00CB63FE" w:rsidRDefault="00103919" w:rsidP="00103919">
                    <w:pPr>
                      <w:jc w:val="center"/>
                      <w:rPr>
                        <w:color w:val="7F7F7F"/>
                        <w:sz w:val="18"/>
                      </w:rPr>
                    </w:pPr>
                    <w:r w:rsidRPr="00CB63FE">
                      <w:rPr>
                        <w:color w:val="7F7F7F"/>
                        <w:sz w:val="18"/>
                      </w:rPr>
                      <w:fldChar w:fldCharType="begin"/>
                    </w:r>
                    <w:r w:rsidRPr="00CB63FE">
                      <w:rPr>
                        <w:color w:val="7F7F7F"/>
                        <w:sz w:val="18"/>
                      </w:rPr>
                      <w:instrText>PAGE   \* MERGEFORMAT</w:instrText>
                    </w:r>
                    <w:r w:rsidRPr="00CB63FE">
                      <w:rPr>
                        <w:color w:val="7F7F7F"/>
                        <w:sz w:val="18"/>
                      </w:rPr>
                      <w:fldChar w:fldCharType="separate"/>
                    </w:r>
                    <w:r w:rsidR="00DF3BF2">
                      <w:rPr>
                        <w:noProof/>
                        <w:color w:val="7F7F7F"/>
                        <w:sz w:val="18"/>
                      </w:rPr>
                      <w:t>1</w:t>
                    </w:r>
                    <w:r w:rsidRPr="00CB63FE">
                      <w:rPr>
                        <w:color w:val="7F7F7F"/>
                        <w:sz w:val="18"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A221EE" w14:textId="77777777" w:rsidR="001D5078" w:rsidRDefault="001D507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977B91" w14:textId="77777777" w:rsidR="006E3837" w:rsidRDefault="006E3837">
      <w:r>
        <w:separator/>
      </w:r>
    </w:p>
  </w:footnote>
  <w:footnote w:type="continuationSeparator" w:id="0">
    <w:p w14:paraId="0C0814E5" w14:textId="77777777" w:rsidR="006E3837" w:rsidRDefault="006E38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0DEC6B" w14:textId="77777777" w:rsidR="001D5078" w:rsidRDefault="001D507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58537" w14:textId="1C791D49" w:rsidR="00F2528D" w:rsidRPr="002509A5" w:rsidRDefault="00D0705F" w:rsidP="00BF1ECD">
    <w:pPr>
      <w:pStyle w:val="Kopfzeile"/>
      <w:jc w:val="right"/>
      <w:rPr>
        <w:b/>
        <w:color w:val="7F7F7F"/>
      </w:rPr>
    </w:pPr>
    <w:r>
      <w:rPr>
        <w:b/>
        <w:noProof/>
        <w:color w:val="7F7F7F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220AD7C7" wp14:editId="453292F8">
              <wp:simplePos x="0" y="0"/>
              <wp:positionH relativeFrom="column">
                <wp:posOffset>-19050</wp:posOffset>
              </wp:positionH>
              <wp:positionV relativeFrom="paragraph">
                <wp:posOffset>-6985</wp:posOffset>
              </wp:positionV>
              <wp:extent cx="5779135" cy="353695"/>
              <wp:effectExtent l="5080" t="19685" r="6985" b="0"/>
              <wp:wrapNone/>
              <wp:docPr id="13" name="Group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79135" cy="353695"/>
                        <a:chOff x="1388" y="556"/>
                        <a:chExt cx="9101" cy="557"/>
                      </a:xfrm>
                    </wpg:grpSpPr>
                    <pic:pic xmlns:pic="http://schemas.openxmlformats.org/drawingml/2006/picture">
                      <pic:nvPicPr>
                        <pic:cNvPr id="14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88" y="567"/>
                          <a:ext cx="1213" cy="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" name="Line 19"/>
                      <wps:cNvCnPr>
                        <a:cxnSpLocks noChangeShapeType="1"/>
                      </wps:cNvCnPr>
                      <wps:spPr bwMode="auto">
                        <a:xfrm>
                          <a:off x="2807" y="851"/>
                          <a:ext cx="768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6" name="Group 47"/>
                      <wpg:cNvGrpSpPr>
                        <a:grpSpLocks/>
                      </wpg:cNvGrpSpPr>
                      <wpg:grpSpPr bwMode="auto">
                        <a:xfrm>
                          <a:off x="2807" y="556"/>
                          <a:ext cx="1" cy="538"/>
                          <a:chOff x="2807" y="556"/>
                          <a:chExt cx="1" cy="538"/>
                        </a:xfrm>
                      </wpg:grpSpPr>
                      <wps:wsp>
                        <wps:cNvPr id="17" name="AutoShape 21"/>
                        <wps:cNvCnPr>
                          <a:cxnSpLocks noChangeShapeType="1"/>
                        </wps:cNvCnPr>
                        <wps:spPr bwMode="auto">
                          <a:xfrm>
                            <a:off x="2807" y="567"/>
                            <a:ext cx="0" cy="52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2807" y="556"/>
                            <a:ext cx="1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558FE591" id="Group 48" o:spid="_x0000_s1026" style="position:absolute;margin-left:-1.5pt;margin-top:-.55pt;width:455.05pt;height:27.85pt;z-index:251656704" coordorigin="1388,556" coordsize="9101,55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388;top:567;width:1213;height: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">
                <v:imagedata r:id="rId2" o:title=""/>
              </v:shape>
              <v:line id="Line 19" o:spid="_x0000_s1028" style="position:absolute;visibility:visible;mso-wrap-style:square" from="2807,851" to="10489,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" strokecolor="gray"/>
              <v:group id="Group 47" o:spid="_x0000_s1029" style="position:absolute;left:2807;top:556;width:1;height:538" coordorigin="2807,556" coordsize="1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30" type="#_x0000_t32" style="position:absolute;left:2807;top:567;width:0;height:52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" strokecolor="gray"/>
                <v:shape id="AutoShape 22" o:spid="_x0000_s1031" type="#_x0000_t32" style="position:absolute;left:2807;top:556;width:1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" strokecolor="gray" strokeweight="2pt"/>
              </v:group>
            </v:group>
          </w:pict>
        </mc:Fallback>
      </mc:AlternateContent>
    </w:r>
    <w:r w:rsidR="00641ACB">
      <w:rPr>
        <w:b/>
        <w:noProof/>
        <w:color w:val="7F7F7F"/>
      </w:rPr>
      <w:t xml:space="preserve">Technik der Nachhaltigkeit </w:t>
    </w:r>
    <w:r w:rsidR="00641ACB" w:rsidRPr="00CD2077">
      <w:rPr>
        <w:b/>
        <w:noProof/>
        <w:color w:val="7F7F7F"/>
      </w:rPr>
      <w:t>–</w:t>
    </w:r>
    <w:r w:rsidR="00641ACB">
      <w:rPr>
        <w:b/>
        <w:noProof/>
        <w:color w:val="7F7F7F"/>
      </w:rPr>
      <w:t xml:space="preserve"> W</w:t>
    </w:r>
    <w:r w:rsidR="001D5078">
      <w:rPr>
        <w:b/>
        <w:noProof/>
        <w:color w:val="7F7F7F"/>
      </w:rPr>
      <w:t>asser</w:t>
    </w:r>
    <w:r w:rsidR="00641ACB">
      <w:rPr>
        <w:b/>
        <w:noProof/>
        <w:color w:val="7F7F7F"/>
      </w:rPr>
      <w:t>ergie</w:t>
    </w:r>
    <w:r w:rsidR="00FB4EA8">
      <w:rPr>
        <w:b/>
        <w:noProof/>
        <w:color w:val="7F7F7F"/>
      </w:rPr>
      <w:t xml:space="preserve"> </w:t>
    </w:r>
    <w:r w:rsidR="00FB4EA8" w:rsidRPr="00CD2077">
      <w:rPr>
        <w:b/>
        <w:noProof/>
        <w:color w:val="7F7F7F"/>
      </w:rPr>
      <w:t>–</w:t>
    </w:r>
    <w:r w:rsidR="00FB4EA8">
      <w:rPr>
        <w:b/>
        <w:noProof/>
        <w:color w:val="7F7F7F"/>
      </w:rPr>
      <w:t xml:space="preserve"> </w:t>
    </w:r>
    <w:r w:rsidR="00C75DC0">
      <w:rPr>
        <w:b/>
        <w:noProof/>
        <w:color w:val="7F7F7F"/>
      </w:rPr>
      <w:t>Forschungs</w:t>
    </w:r>
    <w:r w:rsidR="00FB4EA8">
      <w:rPr>
        <w:b/>
        <w:noProof/>
        <w:color w:val="7F7F7F"/>
      </w:rPr>
      <w:t>aufgabe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2853C" w14:textId="77777777" w:rsidR="001D5078" w:rsidRDefault="001D507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0DA84020"/>
    <w:lvl w:ilvl="0">
      <w:start w:val="1"/>
      <w:numFmt w:val="bullet"/>
      <w:pStyle w:val="Aufzhlungszeichen3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</w:rPr>
    </w:lvl>
  </w:abstractNum>
  <w:abstractNum w:abstractNumId="1" w15:restartNumberingAfterBreak="0">
    <w:nsid w:val="FFFFFF89"/>
    <w:multiLevelType w:val="singleLevel"/>
    <w:tmpl w:val="725EFCFA"/>
    <w:lvl w:ilvl="0">
      <w:start w:val="1"/>
      <w:numFmt w:val="bullet"/>
      <w:pStyle w:val="Aufzhlungszeichen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b/>
        <w:i w:val="0"/>
        <w:color w:val="336699"/>
        <w:sz w:val="24"/>
        <w:szCs w:val="24"/>
      </w:rPr>
    </w:lvl>
  </w:abstractNum>
  <w:abstractNum w:abstractNumId="2" w15:restartNumberingAfterBreak="0">
    <w:nsid w:val="043F2442"/>
    <w:multiLevelType w:val="multilevel"/>
    <w:tmpl w:val="60FC37BC"/>
    <w:lvl w:ilvl="0">
      <w:start w:val="1"/>
      <w:numFmt w:val="decimal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/>
        <w:bCs/>
        <w:i w:val="0"/>
        <w:kern w:val="32"/>
        <w:sz w:val="24"/>
        <w:szCs w:val="22"/>
        <w:u w:color="000000"/>
      </w:rPr>
    </w:lvl>
    <w:lvl w:ilvl="1">
      <w:start w:val="1"/>
      <w:numFmt w:val="decimal"/>
      <w:lvlText w:val="%1.%2"/>
      <w:lvlJc w:val="left"/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3" w15:restartNumberingAfterBreak="0">
    <w:nsid w:val="06EC4143"/>
    <w:multiLevelType w:val="hybridMultilevel"/>
    <w:tmpl w:val="34AE50FE"/>
    <w:lvl w:ilvl="0" w:tplc="E6D413E2">
      <w:start w:val="1"/>
      <w:numFmt w:val="decimal"/>
      <w:pStyle w:val="berschrift4Bsp"/>
      <w:lvlText w:val="Bsp %1"/>
      <w:lvlJc w:val="left"/>
      <w:pPr>
        <w:tabs>
          <w:tab w:val="num" w:pos="0"/>
        </w:tabs>
        <w:ind w:left="357" w:hanging="35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F63806"/>
    <w:multiLevelType w:val="hybridMultilevel"/>
    <w:tmpl w:val="D9AAC79C"/>
    <w:lvl w:ilvl="0" w:tplc="657CB564">
      <w:start w:val="1"/>
      <w:numFmt w:val="bullet"/>
      <w:pStyle w:val="AufzhlungUV10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341F7A"/>
    <w:multiLevelType w:val="hybridMultilevel"/>
    <w:tmpl w:val="9BA45A2C"/>
    <w:lvl w:ilvl="0" w:tplc="33F0EA32">
      <w:start w:val="1"/>
      <w:numFmt w:val="bullet"/>
      <w:pStyle w:val="Aufzhlungszeichen2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F61152"/>
    <w:multiLevelType w:val="hybridMultilevel"/>
    <w:tmpl w:val="B9800F28"/>
    <w:lvl w:ilvl="0" w:tplc="434E89AA">
      <w:start w:val="1"/>
      <w:numFmt w:val="decimal"/>
      <w:pStyle w:val="Liste"/>
      <w:lvlText w:val="(%1)"/>
      <w:lvlJc w:val="left"/>
      <w:pPr>
        <w:tabs>
          <w:tab w:val="num" w:pos="357"/>
        </w:tabs>
        <w:ind w:left="924" w:hanging="357"/>
      </w:pPr>
      <w:rPr>
        <w:rFonts w:ascii="Arial" w:hAnsi="Arial" w:hint="default"/>
        <w:b w:val="0"/>
        <w:i w:val="0"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4074E64"/>
    <w:multiLevelType w:val="hybridMultilevel"/>
    <w:tmpl w:val="FB300292"/>
    <w:lvl w:ilvl="0" w:tplc="6986B756">
      <w:start w:val="1"/>
      <w:numFmt w:val="bullet"/>
      <w:pStyle w:val="ABListeLK"/>
      <w:lvlText w:val=""/>
      <w:lvlJc w:val="left"/>
      <w:pPr>
        <w:ind w:left="360" w:hanging="360"/>
      </w:pPr>
      <w:rPr>
        <w:rFonts w:ascii="Wingdings 3" w:hAnsi="Wingdings 3" w:hint="default"/>
        <w:b w:val="0"/>
        <w:i w:val="0"/>
        <w:color w:val="003366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9F478AF"/>
    <w:multiLevelType w:val="hybridMultilevel"/>
    <w:tmpl w:val="53FA110A"/>
    <w:lvl w:ilvl="0" w:tplc="115A2138">
      <w:start w:val="1"/>
      <w:numFmt w:val="bullet"/>
      <w:pStyle w:val="AufzhlungUV11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5D1B91"/>
    <w:multiLevelType w:val="hybridMultilevel"/>
    <w:tmpl w:val="435ED73C"/>
    <w:lvl w:ilvl="0" w:tplc="A2F628B8">
      <w:start w:val="1"/>
      <w:numFmt w:val="bullet"/>
      <w:pStyle w:val="AufzhlungHW9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214A0F"/>
    <w:multiLevelType w:val="singleLevel"/>
    <w:tmpl w:val="1AA0BB44"/>
    <w:lvl w:ilvl="0">
      <w:start w:val="1"/>
      <w:numFmt w:val="bullet"/>
      <w:pStyle w:val="Aufzhlungszeichen3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11" w15:restartNumberingAfterBreak="0">
    <w:nsid w:val="3FE03508"/>
    <w:multiLevelType w:val="hybridMultilevel"/>
    <w:tmpl w:val="515E19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79666C"/>
    <w:multiLevelType w:val="hybridMultilevel"/>
    <w:tmpl w:val="F10011B6"/>
    <w:lvl w:ilvl="0" w:tplc="A60EEE90">
      <w:start w:val="1"/>
      <w:numFmt w:val="decimal"/>
      <w:pStyle w:val="ABListe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 w:val="0"/>
        <w:i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AEF7703"/>
    <w:multiLevelType w:val="hybridMultilevel"/>
    <w:tmpl w:val="F32A3026"/>
    <w:lvl w:ilvl="0" w:tplc="A176B2D6">
      <w:start w:val="1"/>
      <w:numFmt w:val="bullet"/>
      <w:pStyle w:val="AufzhlungUV8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A17E1A"/>
    <w:multiLevelType w:val="hybridMultilevel"/>
    <w:tmpl w:val="4E86BB40"/>
    <w:lvl w:ilvl="0" w:tplc="2570A59E">
      <w:start w:val="1"/>
      <w:numFmt w:val="bullet"/>
      <w:pStyle w:val="AufzhlungHW8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772B64"/>
    <w:multiLevelType w:val="hybridMultilevel"/>
    <w:tmpl w:val="A7CCDC96"/>
    <w:lvl w:ilvl="0" w:tplc="F586D396">
      <w:start w:val="1"/>
      <w:numFmt w:val="bullet"/>
      <w:pStyle w:val="AufzhlungszeichenMaterial"/>
      <w:lvlText w:val="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AC45390"/>
    <w:multiLevelType w:val="hybridMultilevel"/>
    <w:tmpl w:val="C338C32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C6228B5"/>
    <w:multiLevelType w:val="hybridMultilevel"/>
    <w:tmpl w:val="BB16E896"/>
    <w:lvl w:ilvl="0" w:tplc="BA90D03A">
      <w:start w:val="1"/>
      <w:numFmt w:val="bullet"/>
      <w:pStyle w:val="AufzhlungM"/>
      <w:lvlText w:val="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1369C"/>
    <w:multiLevelType w:val="hybridMultilevel"/>
    <w:tmpl w:val="1360BFF4"/>
    <w:lvl w:ilvl="0" w:tplc="70EA1A7C">
      <w:start w:val="1"/>
      <w:numFmt w:val="bullet"/>
      <w:pStyle w:val="AufzhlungHW11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5076C3"/>
    <w:multiLevelType w:val="hybridMultilevel"/>
    <w:tmpl w:val="F0FCB760"/>
    <w:lvl w:ilvl="0" w:tplc="4C94477A">
      <w:start w:val="1"/>
      <w:numFmt w:val="bullet"/>
      <w:pStyle w:val="AufzhlungUV9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88554C"/>
    <w:multiLevelType w:val="hybridMultilevel"/>
    <w:tmpl w:val="F5345752"/>
    <w:lvl w:ilvl="0" w:tplc="1758F170">
      <w:start w:val="1"/>
      <w:numFmt w:val="bullet"/>
      <w:pStyle w:val="Aufzhlungszeichen2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3C1EEC"/>
    <w:multiLevelType w:val="hybridMultilevel"/>
    <w:tmpl w:val="3648D20A"/>
    <w:lvl w:ilvl="0" w:tplc="C24C7AA8">
      <w:start w:val="1"/>
      <w:numFmt w:val="bullet"/>
      <w:pStyle w:val="Liste2"/>
      <w:lvlText w:val=""/>
      <w:lvlJc w:val="left"/>
      <w:pPr>
        <w:tabs>
          <w:tab w:val="num" w:pos="357"/>
        </w:tabs>
        <w:ind w:left="641" w:hanging="284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2" w15:restartNumberingAfterBreak="0">
    <w:nsid w:val="7D57445F"/>
    <w:multiLevelType w:val="hybridMultilevel"/>
    <w:tmpl w:val="882693C6"/>
    <w:lvl w:ilvl="0" w:tplc="A0BA8F54">
      <w:start w:val="1"/>
      <w:numFmt w:val="bullet"/>
      <w:pStyle w:val="AufzhlungHW10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14531922">
    <w:abstractNumId w:val="2"/>
  </w:num>
  <w:num w:numId="2" w16cid:durableId="229387283">
    <w:abstractNumId w:val="6"/>
  </w:num>
  <w:num w:numId="3" w16cid:durableId="848177606">
    <w:abstractNumId w:val="1"/>
  </w:num>
  <w:num w:numId="4" w16cid:durableId="768742674">
    <w:abstractNumId w:val="21"/>
  </w:num>
  <w:num w:numId="5" w16cid:durableId="1963610340">
    <w:abstractNumId w:val="0"/>
  </w:num>
  <w:num w:numId="6" w16cid:durableId="1134323560">
    <w:abstractNumId w:val="15"/>
  </w:num>
  <w:num w:numId="7" w16cid:durableId="125978611">
    <w:abstractNumId w:val="12"/>
  </w:num>
  <w:num w:numId="8" w16cid:durableId="130027010">
    <w:abstractNumId w:val="3"/>
  </w:num>
  <w:num w:numId="9" w16cid:durableId="1289431178">
    <w:abstractNumId w:val="17"/>
  </w:num>
  <w:num w:numId="10" w16cid:durableId="915358952">
    <w:abstractNumId w:val="10"/>
  </w:num>
  <w:num w:numId="11" w16cid:durableId="574171806">
    <w:abstractNumId w:val="7"/>
  </w:num>
  <w:num w:numId="12" w16cid:durableId="1534492486">
    <w:abstractNumId w:val="20"/>
  </w:num>
  <w:num w:numId="13" w16cid:durableId="1984967843">
    <w:abstractNumId w:val="5"/>
  </w:num>
  <w:num w:numId="14" w16cid:durableId="723405666">
    <w:abstractNumId w:val="22"/>
  </w:num>
  <w:num w:numId="15" w16cid:durableId="1448235787">
    <w:abstractNumId w:val="18"/>
  </w:num>
  <w:num w:numId="16" w16cid:durableId="1335650403">
    <w:abstractNumId w:val="14"/>
  </w:num>
  <w:num w:numId="17" w16cid:durableId="1488521852">
    <w:abstractNumId w:val="4"/>
  </w:num>
  <w:num w:numId="18" w16cid:durableId="221869570">
    <w:abstractNumId w:val="8"/>
  </w:num>
  <w:num w:numId="19" w16cid:durableId="2096322271">
    <w:abstractNumId w:val="19"/>
  </w:num>
  <w:num w:numId="20" w16cid:durableId="1817606481">
    <w:abstractNumId w:val="9"/>
  </w:num>
  <w:num w:numId="21" w16cid:durableId="251352827">
    <w:abstractNumId w:val="13"/>
  </w:num>
  <w:num w:numId="22" w16cid:durableId="1028533029">
    <w:abstractNumId w:val="16"/>
  </w:num>
  <w:num w:numId="23" w16cid:durableId="1432357577">
    <w:abstractNumId w:val="11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>
      <o:colormru v:ext="edit" colors="#ffc,#679fd1,#193b5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BDF"/>
    <w:rsid w:val="000015F0"/>
    <w:rsid w:val="00001801"/>
    <w:rsid w:val="00007BAC"/>
    <w:rsid w:val="000120C3"/>
    <w:rsid w:val="000122C9"/>
    <w:rsid w:val="000139C4"/>
    <w:rsid w:val="0001455D"/>
    <w:rsid w:val="000178D1"/>
    <w:rsid w:val="00025196"/>
    <w:rsid w:val="00034823"/>
    <w:rsid w:val="0003593C"/>
    <w:rsid w:val="000401B1"/>
    <w:rsid w:val="00040D0C"/>
    <w:rsid w:val="00044483"/>
    <w:rsid w:val="000505BD"/>
    <w:rsid w:val="000516DE"/>
    <w:rsid w:val="00052A8B"/>
    <w:rsid w:val="0005533B"/>
    <w:rsid w:val="0005798F"/>
    <w:rsid w:val="00060B85"/>
    <w:rsid w:val="00062EC7"/>
    <w:rsid w:val="00063BDF"/>
    <w:rsid w:val="00066FC1"/>
    <w:rsid w:val="00074EF4"/>
    <w:rsid w:val="0008022C"/>
    <w:rsid w:val="00082C1F"/>
    <w:rsid w:val="000851AC"/>
    <w:rsid w:val="0008538A"/>
    <w:rsid w:val="000868CF"/>
    <w:rsid w:val="00086DD7"/>
    <w:rsid w:val="00087DFD"/>
    <w:rsid w:val="000942B9"/>
    <w:rsid w:val="000947AD"/>
    <w:rsid w:val="00097E56"/>
    <w:rsid w:val="000A09AF"/>
    <w:rsid w:val="000C215A"/>
    <w:rsid w:val="000C7C46"/>
    <w:rsid w:val="000E0183"/>
    <w:rsid w:val="000E1859"/>
    <w:rsid w:val="000E632A"/>
    <w:rsid w:val="000F0F01"/>
    <w:rsid w:val="000F4EDC"/>
    <w:rsid w:val="000F640B"/>
    <w:rsid w:val="001023EB"/>
    <w:rsid w:val="00103919"/>
    <w:rsid w:val="001054D6"/>
    <w:rsid w:val="0010563D"/>
    <w:rsid w:val="0011130B"/>
    <w:rsid w:val="00111F68"/>
    <w:rsid w:val="001124BC"/>
    <w:rsid w:val="0011413E"/>
    <w:rsid w:val="001150DA"/>
    <w:rsid w:val="00117ED9"/>
    <w:rsid w:val="00124B16"/>
    <w:rsid w:val="00125EB4"/>
    <w:rsid w:val="0012669B"/>
    <w:rsid w:val="00126C1C"/>
    <w:rsid w:val="00131F3C"/>
    <w:rsid w:val="00133769"/>
    <w:rsid w:val="00134EE4"/>
    <w:rsid w:val="001354FC"/>
    <w:rsid w:val="00140FD7"/>
    <w:rsid w:val="00154AD9"/>
    <w:rsid w:val="00155808"/>
    <w:rsid w:val="001614DB"/>
    <w:rsid w:val="00161D8C"/>
    <w:rsid w:val="001658C2"/>
    <w:rsid w:val="00167F05"/>
    <w:rsid w:val="00171293"/>
    <w:rsid w:val="001814CF"/>
    <w:rsid w:val="00192B22"/>
    <w:rsid w:val="00194133"/>
    <w:rsid w:val="00194C92"/>
    <w:rsid w:val="00195562"/>
    <w:rsid w:val="001A04AC"/>
    <w:rsid w:val="001A13DF"/>
    <w:rsid w:val="001A7DC6"/>
    <w:rsid w:val="001B2953"/>
    <w:rsid w:val="001B2F0D"/>
    <w:rsid w:val="001B51B5"/>
    <w:rsid w:val="001C0155"/>
    <w:rsid w:val="001C0D0B"/>
    <w:rsid w:val="001C299B"/>
    <w:rsid w:val="001C2F69"/>
    <w:rsid w:val="001C3130"/>
    <w:rsid w:val="001C3C7B"/>
    <w:rsid w:val="001C6168"/>
    <w:rsid w:val="001C68C5"/>
    <w:rsid w:val="001D4831"/>
    <w:rsid w:val="001D4CD2"/>
    <w:rsid w:val="001D5078"/>
    <w:rsid w:val="001D6B5D"/>
    <w:rsid w:val="001D74ED"/>
    <w:rsid w:val="001E0400"/>
    <w:rsid w:val="001E3445"/>
    <w:rsid w:val="001E5D18"/>
    <w:rsid w:val="001F037E"/>
    <w:rsid w:val="001F10BF"/>
    <w:rsid w:val="001F1CA6"/>
    <w:rsid w:val="001F2B45"/>
    <w:rsid w:val="001F44FD"/>
    <w:rsid w:val="0020643F"/>
    <w:rsid w:val="00206D8E"/>
    <w:rsid w:val="002101A9"/>
    <w:rsid w:val="0021551E"/>
    <w:rsid w:val="002345B7"/>
    <w:rsid w:val="00234933"/>
    <w:rsid w:val="00247A0E"/>
    <w:rsid w:val="002509A5"/>
    <w:rsid w:val="002522B8"/>
    <w:rsid w:val="00255432"/>
    <w:rsid w:val="002559DB"/>
    <w:rsid w:val="00256AFE"/>
    <w:rsid w:val="002628E2"/>
    <w:rsid w:val="00263169"/>
    <w:rsid w:val="00264E28"/>
    <w:rsid w:val="0026503B"/>
    <w:rsid w:val="002703D2"/>
    <w:rsid w:val="0027240F"/>
    <w:rsid w:val="00276934"/>
    <w:rsid w:val="002810F2"/>
    <w:rsid w:val="00281D95"/>
    <w:rsid w:val="002A1DD0"/>
    <w:rsid w:val="002A2254"/>
    <w:rsid w:val="002A66C6"/>
    <w:rsid w:val="002A6886"/>
    <w:rsid w:val="002A6AC5"/>
    <w:rsid w:val="002A73B3"/>
    <w:rsid w:val="002A7E48"/>
    <w:rsid w:val="002B48A5"/>
    <w:rsid w:val="002B77DD"/>
    <w:rsid w:val="002C3A21"/>
    <w:rsid w:val="002C3BFF"/>
    <w:rsid w:val="002C6A9F"/>
    <w:rsid w:val="002D5E52"/>
    <w:rsid w:val="002D6038"/>
    <w:rsid w:val="002D7759"/>
    <w:rsid w:val="002F6D5D"/>
    <w:rsid w:val="00301360"/>
    <w:rsid w:val="00302340"/>
    <w:rsid w:val="003031DB"/>
    <w:rsid w:val="00310080"/>
    <w:rsid w:val="00313326"/>
    <w:rsid w:val="00325B69"/>
    <w:rsid w:val="003317BE"/>
    <w:rsid w:val="003352E8"/>
    <w:rsid w:val="00337A1E"/>
    <w:rsid w:val="00355321"/>
    <w:rsid w:val="00363A9B"/>
    <w:rsid w:val="00370A99"/>
    <w:rsid w:val="0037457F"/>
    <w:rsid w:val="00377666"/>
    <w:rsid w:val="00380E4B"/>
    <w:rsid w:val="003903A7"/>
    <w:rsid w:val="00391B5C"/>
    <w:rsid w:val="00392830"/>
    <w:rsid w:val="0039333C"/>
    <w:rsid w:val="00397FA4"/>
    <w:rsid w:val="003B33CA"/>
    <w:rsid w:val="003C65B7"/>
    <w:rsid w:val="003C7455"/>
    <w:rsid w:val="003D21CA"/>
    <w:rsid w:val="003D289F"/>
    <w:rsid w:val="003D2A34"/>
    <w:rsid w:val="003E1CAC"/>
    <w:rsid w:val="003E1E79"/>
    <w:rsid w:val="003E5092"/>
    <w:rsid w:val="003E7F0F"/>
    <w:rsid w:val="003F4EF8"/>
    <w:rsid w:val="003F6801"/>
    <w:rsid w:val="003F7463"/>
    <w:rsid w:val="00400508"/>
    <w:rsid w:val="00401DE7"/>
    <w:rsid w:val="0040461A"/>
    <w:rsid w:val="00407AB5"/>
    <w:rsid w:val="00411678"/>
    <w:rsid w:val="00411C31"/>
    <w:rsid w:val="00413FAA"/>
    <w:rsid w:val="004207BC"/>
    <w:rsid w:val="00425F79"/>
    <w:rsid w:val="004302BE"/>
    <w:rsid w:val="00436519"/>
    <w:rsid w:val="00437655"/>
    <w:rsid w:val="0044582C"/>
    <w:rsid w:val="00453366"/>
    <w:rsid w:val="00455FA5"/>
    <w:rsid w:val="00463AD4"/>
    <w:rsid w:val="004648C2"/>
    <w:rsid w:val="00466F66"/>
    <w:rsid w:val="0047050D"/>
    <w:rsid w:val="00470987"/>
    <w:rsid w:val="00474C0A"/>
    <w:rsid w:val="00482167"/>
    <w:rsid w:val="00486C04"/>
    <w:rsid w:val="004879EB"/>
    <w:rsid w:val="0049134E"/>
    <w:rsid w:val="004976E7"/>
    <w:rsid w:val="004A351F"/>
    <w:rsid w:val="004A3F04"/>
    <w:rsid w:val="004A5AFF"/>
    <w:rsid w:val="004B29B6"/>
    <w:rsid w:val="004B3959"/>
    <w:rsid w:val="004B70DD"/>
    <w:rsid w:val="004C161E"/>
    <w:rsid w:val="004C50A9"/>
    <w:rsid w:val="004C7A7D"/>
    <w:rsid w:val="004D3938"/>
    <w:rsid w:val="004D6E27"/>
    <w:rsid w:val="004E0835"/>
    <w:rsid w:val="004E4238"/>
    <w:rsid w:val="004E6D5C"/>
    <w:rsid w:val="004E6E41"/>
    <w:rsid w:val="004E757F"/>
    <w:rsid w:val="004E77DD"/>
    <w:rsid w:val="004E7DC8"/>
    <w:rsid w:val="004F07C9"/>
    <w:rsid w:val="004F78AB"/>
    <w:rsid w:val="00501FA2"/>
    <w:rsid w:val="00512B3A"/>
    <w:rsid w:val="00514A1D"/>
    <w:rsid w:val="005151D2"/>
    <w:rsid w:val="0051601D"/>
    <w:rsid w:val="00530811"/>
    <w:rsid w:val="00540784"/>
    <w:rsid w:val="00543808"/>
    <w:rsid w:val="00546C11"/>
    <w:rsid w:val="00553685"/>
    <w:rsid w:val="00553EC3"/>
    <w:rsid w:val="00557617"/>
    <w:rsid w:val="00562369"/>
    <w:rsid w:val="005651A6"/>
    <w:rsid w:val="00567D0D"/>
    <w:rsid w:val="00570D36"/>
    <w:rsid w:val="00571A39"/>
    <w:rsid w:val="005732C1"/>
    <w:rsid w:val="00574351"/>
    <w:rsid w:val="00577F2E"/>
    <w:rsid w:val="00583833"/>
    <w:rsid w:val="0059315D"/>
    <w:rsid w:val="005953F2"/>
    <w:rsid w:val="0059658D"/>
    <w:rsid w:val="005A0200"/>
    <w:rsid w:val="005A1BB7"/>
    <w:rsid w:val="005A3172"/>
    <w:rsid w:val="005A5954"/>
    <w:rsid w:val="005A6CFB"/>
    <w:rsid w:val="005B0D2A"/>
    <w:rsid w:val="005B0DB3"/>
    <w:rsid w:val="005B2D1B"/>
    <w:rsid w:val="005B35AD"/>
    <w:rsid w:val="005B508D"/>
    <w:rsid w:val="005B55E5"/>
    <w:rsid w:val="005B5C61"/>
    <w:rsid w:val="005B7404"/>
    <w:rsid w:val="005C1633"/>
    <w:rsid w:val="005C3E56"/>
    <w:rsid w:val="005D28F7"/>
    <w:rsid w:val="005D4D89"/>
    <w:rsid w:val="005E399F"/>
    <w:rsid w:val="005E5382"/>
    <w:rsid w:val="005E66EF"/>
    <w:rsid w:val="005F4512"/>
    <w:rsid w:val="005F4DFE"/>
    <w:rsid w:val="005F79EA"/>
    <w:rsid w:val="00600DAF"/>
    <w:rsid w:val="0060330B"/>
    <w:rsid w:val="00603A80"/>
    <w:rsid w:val="00606427"/>
    <w:rsid w:val="00606A95"/>
    <w:rsid w:val="00611F38"/>
    <w:rsid w:val="006138E7"/>
    <w:rsid w:val="00614068"/>
    <w:rsid w:val="006148ED"/>
    <w:rsid w:val="00623F66"/>
    <w:rsid w:val="00623FB5"/>
    <w:rsid w:val="00626659"/>
    <w:rsid w:val="0063372B"/>
    <w:rsid w:val="00636F3B"/>
    <w:rsid w:val="0063726C"/>
    <w:rsid w:val="0064149E"/>
    <w:rsid w:val="00641ACB"/>
    <w:rsid w:val="00643CE2"/>
    <w:rsid w:val="00650A43"/>
    <w:rsid w:val="00651A00"/>
    <w:rsid w:val="00654F6D"/>
    <w:rsid w:val="00657376"/>
    <w:rsid w:val="00661E66"/>
    <w:rsid w:val="00663644"/>
    <w:rsid w:val="00663E3E"/>
    <w:rsid w:val="00665D41"/>
    <w:rsid w:val="006717A4"/>
    <w:rsid w:val="00673706"/>
    <w:rsid w:val="00673FFD"/>
    <w:rsid w:val="00675DA4"/>
    <w:rsid w:val="006764F3"/>
    <w:rsid w:val="00682339"/>
    <w:rsid w:val="00690DA5"/>
    <w:rsid w:val="00691821"/>
    <w:rsid w:val="0069566C"/>
    <w:rsid w:val="006965F7"/>
    <w:rsid w:val="006A4012"/>
    <w:rsid w:val="006A5153"/>
    <w:rsid w:val="006B516B"/>
    <w:rsid w:val="006B6ED1"/>
    <w:rsid w:val="006B730A"/>
    <w:rsid w:val="006B7E2A"/>
    <w:rsid w:val="006C0067"/>
    <w:rsid w:val="006C1FF4"/>
    <w:rsid w:val="006C4888"/>
    <w:rsid w:val="006C4F78"/>
    <w:rsid w:val="006C6CFF"/>
    <w:rsid w:val="006C70E1"/>
    <w:rsid w:val="006D10D4"/>
    <w:rsid w:val="006D5E53"/>
    <w:rsid w:val="006D5FCC"/>
    <w:rsid w:val="006E0FDA"/>
    <w:rsid w:val="006E3837"/>
    <w:rsid w:val="006E409D"/>
    <w:rsid w:val="006E433E"/>
    <w:rsid w:val="006E4B24"/>
    <w:rsid w:val="006E5CB2"/>
    <w:rsid w:val="006F4537"/>
    <w:rsid w:val="00703B0F"/>
    <w:rsid w:val="0070431B"/>
    <w:rsid w:val="00704324"/>
    <w:rsid w:val="0070486E"/>
    <w:rsid w:val="0070611F"/>
    <w:rsid w:val="00714809"/>
    <w:rsid w:val="0071520B"/>
    <w:rsid w:val="00715EE8"/>
    <w:rsid w:val="00720E28"/>
    <w:rsid w:val="00726A5B"/>
    <w:rsid w:val="007278A6"/>
    <w:rsid w:val="007349C1"/>
    <w:rsid w:val="00740AC3"/>
    <w:rsid w:val="00740F6B"/>
    <w:rsid w:val="007501C2"/>
    <w:rsid w:val="00757926"/>
    <w:rsid w:val="0076207A"/>
    <w:rsid w:val="00763F4F"/>
    <w:rsid w:val="0076520B"/>
    <w:rsid w:val="00776408"/>
    <w:rsid w:val="00776494"/>
    <w:rsid w:val="00784654"/>
    <w:rsid w:val="00790014"/>
    <w:rsid w:val="007944C0"/>
    <w:rsid w:val="00795D1C"/>
    <w:rsid w:val="0079627D"/>
    <w:rsid w:val="00796F27"/>
    <w:rsid w:val="007A1398"/>
    <w:rsid w:val="007A3766"/>
    <w:rsid w:val="007A4715"/>
    <w:rsid w:val="007A4855"/>
    <w:rsid w:val="007B080F"/>
    <w:rsid w:val="007B5DC7"/>
    <w:rsid w:val="007B5E4E"/>
    <w:rsid w:val="007C16BD"/>
    <w:rsid w:val="007D0AB7"/>
    <w:rsid w:val="007D0EDD"/>
    <w:rsid w:val="007D2CEB"/>
    <w:rsid w:val="007E052A"/>
    <w:rsid w:val="007E56D0"/>
    <w:rsid w:val="007F5BA4"/>
    <w:rsid w:val="007F6D56"/>
    <w:rsid w:val="007F7F23"/>
    <w:rsid w:val="008000AE"/>
    <w:rsid w:val="00803398"/>
    <w:rsid w:val="008063BE"/>
    <w:rsid w:val="00807905"/>
    <w:rsid w:val="00811B21"/>
    <w:rsid w:val="00812700"/>
    <w:rsid w:val="00814E22"/>
    <w:rsid w:val="00824521"/>
    <w:rsid w:val="0083059D"/>
    <w:rsid w:val="008312C1"/>
    <w:rsid w:val="00831920"/>
    <w:rsid w:val="00831F54"/>
    <w:rsid w:val="0083777B"/>
    <w:rsid w:val="0085188B"/>
    <w:rsid w:val="0085218E"/>
    <w:rsid w:val="00852C7A"/>
    <w:rsid w:val="008562CA"/>
    <w:rsid w:val="00861128"/>
    <w:rsid w:val="008720C3"/>
    <w:rsid w:val="00874CE6"/>
    <w:rsid w:val="0087501B"/>
    <w:rsid w:val="0088023F"/>
    <w:rsid w:val="00882D2D"/>
    <w:rsid w:val="008868B3"/>
    <w:rsid w:val="00887C9C"/>
    <w:rsid w:val="008919A6"/>
    <w:rsid w:val="008963E2"/>
    <w:rsid w:val="008A2F67"/>
    <w:rsid w:val="008B46DD"/>
    <w:rsid w:val="008B7D1F"/>
    <w:rsid w:val="008C35CC"/>
    <w:rsid w:val="008C479F"/>
    <w:rsid w:val="008C5CA4"/>
    <w:rsid w:val="008D2BB6"/>
    <w:rsid w:val="008D3A51"/>
    <w:rsid w:val="008D62DC"/>
    <w:rsid w:val="008D6866"/>
    <w:rsid w:val="008F5FA5"/>
    <w:rsid w:val="008F7C3C"/>
    <w:rsid w:val="009015DC"/>
    <w:rsid w:val="00905F8D"/>
    <w:rsid w:val="0091333F"/>
    <w:rsid w:val="00916027"/>
    <w:rsid w:val="00925163"/>
    <w:rsid w:val="00925F79"/>
    <w:rsid w:val="00926BD9"/>
    <w:rsid w:val="009277B2"/>
    <w:rsid w:val="00927C3A"/>
    <w:rsid w:val="00933E98"/>
    <w:rsid w:val="00934664"/>
    <w:rsid w:val="00934667"/>
    <w:rsid w:val="00935CFA"/>
    <w:rsid w:val="009406F0"/>
    <w:rsid w:val="00946236"/>
    <w:rsid w:val="00947345"/>
    <w:rsid w:val="00951716"/>
    <w:rsid w:val="00951FA3"/>
    <w:rsid w:val="009544CD"/>
    <w:rsid w:val="00954CC6"/>
    <w:rsid w:val="009555AD"/>
    <w:rsid w:val="00955D63"/>
    <w:rsid w:val="009564C9"/>
    <w:rsid w:val="00956C0A"/>
    <w:rsid w:val="0096323A"/>
    <w:rsid w:val="00966116"/>
    <w:rsid w:val="0097305B"/>
    <w:rsid w:val="00973166"/>
    <w:rsid w:val="009755B4"/>
    <w:rsid w:val="00981432"/>
    <w:rsid w:val="0098252C"/>
    <w:rsid w:val="00983250"/>
    <w:rsid w:val="009853AF"/>
    <w:rsid w:val="00990548"/>
    <w:rsid w:val="009A61F5"/>
    <w:rsid w:val="009B0187"/>
    <w:rsid w:val="009C1953"/>
    <w:rsid w:val="009D240D"/>
    <w:rsid w:val="009D45EC"/>
    <w:rsid w:val="009D5326"/>
    <w:rsid w:val="009E0C41"/>
    <w:rsid w:val="009E4DEB"/>
    <w:rsid w:val="009F1997"/>
    <w:rsid w:val="009F70EF"/>
    <w:rsid w:val="009F7D3E"/>
    <w:rsid w:val="00A0356F"/>
    <w:rsid w:val="00A04689"/>
    <w:rsid w:val="00A052AA"/>
    <w:rsid w:val="00A05FA2"/>
    <w:rsid w:val="00A22811"/>
    <w:rsid w:val="00A2711B"/>
    <w:rsid w:val="00A333CD"/>
    <w:rsid w:val="00A35FB3"/>
    <w:rsid w:val="00A364D1"/>
    <w:rsid w:val="00A37228"/>
    <w:rsid w:val="00A37F3D"/>
    <w:rsid w:val="00A40E95"/>
    <w:rsid w:val="00A41D71"/>
    <w:rsid w:val="00A43F57"/>
    <w:rsid w:val="00A47F27"/>
    <w:rsid w:val="00A50C5E"/>
    <w:rsid w:val="00A51E30"/>
    <w:rsid w:val="00A5594D"/>
    <w:rsid w:val="00A60E36"/>
    <w:rsid w:val="00A650AF"/>
    <w:rsid w:val="00A666B7"/>
    <w:rsid w:val="00A70BF0"/>
    <w:rsid w:val="00A71213"/>
    <w:rsid w:val="00A730AA"/>
    <w:rsid w:val="00A74127"/>
    <w:rsid w:val="00A779B5"/>
    <w:rsid w:val="00A835A9"/>
    <w:rsid w:val="00A87D47"/>
    <w:rsid w:val="00A9526E"/>
    <w:rsid w:val="00AA0CF1"/>
    <w:rsid w:val="00AA2D81"/>
    <w:rsid w:val="00AB1EE0"/>
    <w:rsid w:val="00AB33E7"/>
    <w:rsid w:val="00AC445E"/>
    <w:rsid w:val="00AC6ACA"/>
    <w:rsid w:val="00AE0DC1"/>
    <w:rsid w:val="00AE1CCA"/>
    <w:rsid w:val="00AE23C8"/>
    <w:rsid w:val="00AE2543"/>
    <w:rsid w:val="00AE3213"/>
    <w:rsid w:val="00AF5FEA"/>
    <w:rsid w:val="00AF6F8A"/>
    <w:rsid w:val="00AF75CA"/>
    <w:rsid w:val="00B01AEC"/>
    <w:rsid w:val="00B01F7A"/>
    <w:rsid w:val="00B0359F"/>
    <w:rsid w:val="00B100F4"/>
    <w:rsid w:val="00B10404"/>
    <w:rsid w:val="00B1061B"/>
    <w:rsid w:val="00B10F07"/>
    <w:rsid w:val="00B23EFE"/>
    <w:rsid w:val="00B24CC0"/>
    <w:rsid w:val="00B2629D"/>
    <w:rsid w:val="00B262FE"/>
    <w:rsid w:val="00B27D31"/>
    <w:rsid w:val="00B3153A"/>
    <w:rsid w:val="00B32C4E"/>
    <w:rsid w:val="00B35A96"/>
    <w:rsid w:val="00B36B77"/>
    <w:rsid w:val="00B40FE1"/>
    <w:rsid w:val="00B43BB0"/>
    <w:rsid w:val="00B43FFF"/>
    <w:rsid w:val="00B50E95"/>
    <w:rsid w:val="00B511FA"/>
    <w:rsid w:val="00B65F9A"/>
    <w:rsid w:val="00B7199A"/>
    <w:rsid w:val="00B72652"/>
    <w:rsid w:val="00B745F9"/>
    <w:rsid w:val="00B805BD"/>
    <w:rsid w:val="00B815C3"/>
    <w:rsid w:val="00B873C3"/>
    <w:rsid w:val="00B9259F"/>
    <w:rsid w:val="00B96DF0"/>
    <w:rsid w:val="00BA06E9"/>
    <w:rsid w:val="00BA08B2"/>
    <w:rsid w:val="00BB088E"/>
    <w:rsid w:val="00BB4C0A"/>
    <w:rsid w:val="00BB6251"/>
    <w:rsid w:val="00BC10E7"/>
    <w:rsid w:val="00BC2D1E"/>
    <w:rsid w:val="00BC3E0B"/>
    <w:rsid w:val="00BC5A9A"/>
    <w:rsid w:val="00BD0BF9"/>
    <w:rsid w:val="00BD0DC2"/>
    <w:rsid w:val="00BD20F2"/>
    <w:rsid w:val="00BD2443"/>
    <w:rsid w:val="00BD55C1"/>
    <w:rsid w:val="00BE2336"/>
    <w:rsid w:val="00BE23D2"/>
    <w:rsid w:val="00BE37F1"/>
    <w:rsid w:val="00BE42CF"/>
    <w:rsid w:val="00BE4A9B"/>
    <w:rsid w:val="00BE4C0B"/>
    <w:rsid w:val="00BF1325"/>
    <w:rsid w:val="00BF1ECD"/>
    <w:rsid w:val="00BF267E"/>
    <w:rsid w:val="00BF6409"/>
    <w:rsid w:val="00C015F4"/>
    <w:rsid w:val="00C02F6D"/>
    <w:rsid w:val="00C07B66"/>
    <w:rsid w:val="00C11352"/>
    <w:rsid w:val="00C22D37"/>
    <w:rsid w:val="00C2339E"/>
    <w:rsid w:val="00C23E7C"/>
    <w:rsid w:val="00C25F38"/>
    <w:rsid w:val="00C3765A"/>
    <w:rsid w:val="00C4329C"/>
    <w:rsid w:val="00C458BA"/>
    <w:rsid w:val="00C45B92"/>
    <w:rsid w:val="00C45CD7"/>
    <w:rsid w:val="00C46F4B"/>
    <w:rsid w:val="00C47160"/>
    <w:rsid w:val="00C524DC"/>
    <w:rsid w:val="00C62C50"/>
    <w:rsid w:val="00C62CBC"/>
    <w:rsid w:val="00C64A85"/>
    <w:rsid w:val="00C75DC0"/>
    <w:rsid w:val="00C83B8A"/>
    <w:rsid w:val="00C83BFA"/>
    <w:rsid w:val="00C87069"/>
    <w:rsid w:val="00C90B4D"/>
    <w:rsid w:val="00CA583A"/>
    <w:rsid w:val="00CB0481"/>
    <w:rsid w:val="00CB2614"/>
    <w:rsid w:val="00CB63FE"/>
    <w:rsid w:val="00CC0C80"/>
    <w:rsid w:val="00CC3DB4"/>
    <w:rsid w:val="00CC5436"/>
    <w:rsid w:val="00CD3395"/>
    <w:rsid w:val="00CD571A"/>
    <w:rsid w:val="00CD6D07"/>
    <w:rsid w:val="00CD7CDC"/>
    <w:rsid w:val="00CE30F4"/>
    <w:rsid w:val="00CE6A13"/>
    <w:rsid w:val="00CE6A6A"/>
    <w:rsid w:val="00CE6C27"/>
    <w:rsid w:val="00CF1678"/>
    <w:rsid w:val="00CF3421"/>
    <w:rsid w:val="00CF38EA"/>
    <w:rsid w:val="00D0705F"/>
    <w:rsid w:val="00D07A25"/>
    <w:rsid w:val="00D23935"/>
    <w:rsid w:val="00D27E5E"/>
    <w:rsid w:val="00D313E1"/>
    <w:rsid w:val="00D331B3"/>
    <w:rsid w:val="00D351FD"/>
    <w:rsid w:val="00D366AD"/>
    <w:rsid w:val="00D36B62"/>
    <w:rsid w:val="00D50F1A"/>
    <w:rsid w:val="00D518FF"/>
    <w:rsid w:val="00D51A05"/>
    <w:rsid w:val="00D51B7F"/>
    <w:rsid w:val="00D5279C"/>
    <w:rsid w:val="00D53780"/>
    <w:rsid w:val="00D549EC"/>
    <w:rsid w:val="00D60EA9"/>
    <w:rsid w:val="00D6653C"/>
    <w:rsid w:val="00D67015"/>
    <w:rsid w:val="00D7150E"/>
    <w:rsid w:val="00D72DC1"/>
    <w:rsid w:val="00D755E6"/>
    <w:rsid w:val="00D75B1E"/>
    <w:rsid w:val="00D81A0C"/>
    <w:rsid w:val="00D83463"/>
    <w:rsid w:val="00D86CCC"/>
    <w:rsid w:val="00D93E78"/>
    <w:rsid w:val="00D953D8"/>
    <w:rsid w:val="00DA174F"/>
    <w:rsid w:val="00DA3BEF"/>
    <w:rsid w:val="00DA79D8"/>
    <w:rsid w:val="00DB1239"/>
    <w:rsid w:val="00DB39C2"/>
    <w:rsid w:val="00DB497A"/>
    <w:rsid w:val="00DC3E04"/>
    <w:rsid w:val="00DD1625"/>
    <w:rsid w:val="00DD39B9"/>
    <w:rsid w:val="00DE1A41"/>
    <w:rsid w:val="00DE39B2"/>
    <w:rsid w:val="00DE5DB3"/>
    <w:rsid w:val="00DF0941"/>
    <w:rsid w:val="00DF211C"/>
    <w:rsid w:val="00DF31FE"/>
    <w:rsid w:val="00DF3BF2"/>
    <w:rsid w:val="00DF4F81"/>
    <w:rsid w:val="00DF6AB1"/>
    <w:rsid w:val="00E0045C"/>
    <w:rsid w:val="00E01D7D"/>
    <w:rsid w:val="00E03A4A"/>
    <w:rsid w:val="00E0500A"/>
    <w:rsid w:val="00E0744B"/>
    <w:rsid w:val="00E10A32"/>
    <w:rsid w:val="00E1635F"/>
    <w:rsid w:val="00E169FE"/>
    <w:rsid w:val="00E17C8F"/>
    <w:rsid w:val="00E2423E"/>
    <w:rsid w:val="00E256B9"/>
    <w:rsid w:val="00E27EB0"/>
    <w:rsid w:val="00E43F97"/>
    <w:rsid w:val="00E447F5"/>
    <w:rsid w:val="00E475AE"/>
    <w:rsid w:val="00E500EC"/>
    <w:rsid w:val="00E51944"/>
    <w:rsid w:val="00E51C73"/>
    <w:rsid w:val="00E52D45"/>
    <w:rsid w:val="00E53078"/>
    <w:rsid w:val="00E53642"/>
    <w:rsid w:val="00E56248"/>
    <w:rsid w:val="00E56DA1"/>
    <w:rsid w:val="00E5775B"/>
    <w:rsid w:val="00E61E1D"/>
    <w:rsid w:val="00E62322"/>
    <w:rsid w:val="00E6412D"/>
    <w:rsid w:val="00E70C92"/>
    <w:rsid w:val="00E72588"/>
    <w:rsid w:val="00E76E50"/>
    <w:rsid w:val="00E77930"/>
    <w:rsid w:val="00EA682E"/>
    <w:rsid w:val="00EB1470"/>
    <w:rsid w:val="00EB3C81"/>
    <w:rsid w:val="00EC1368"/>
    <w:rsid w:val="00EC16B3"/>
    <w:rsid w:val="00EC5BF3"/>
    <w:rsid w:val="00EC7217"/>
    <w:rsid w:val="00EC7E73"/>
    <w:rsid w:val="00ED4E3D"/>
    <w:rsid w:val="00EE1CE5"/>
    <w:rsid w:val="00EE33E2"/>
    <w:rsid w:val="00EE6F22"/>
    <w:rsid w:val="00EE7752"/>
    <w:rsid w:val="00EF3382"/>
    <w:rsid w:val="00F00886"/>
    <w:rsid w:val="00F02406"/>
    <w:rsid w:val="00F025D0"/>
    <w:rsid w:val="00F03484"/>
    <w:rsid w:val="00F1251F"/>
    <w:rsid w:val="00F2104F"/>
    <w:rsid w:val="00F218C1"/>
    <w:rsid w:val="00F233E4"/>
    <w:rsid w:val="00F2528D"/>
    <w:rsid w:val="00F27EA1"/>
    <w:rsid w:val="00F30C88"/>
    <w:rsid w:val="00F33745"/>
    <w:rsid w:val="00F36615"/>
    <w:rsid w:val="00F37530"/>
    <w:rsid w:val="00F5177D"/>
    <w:rsid w:val="00F51F18"/>
    <w:rsid w:val="00F6077C"/>
    <w:rsid w:val="00F62685"/>
    <w:rsid w:val="00F63EA1"/>
    <w:rsid w:val="00F7181B"/>
    <w:rsid w:val="00F723B1"/>
    <w:rsid w:val="00F8514A"/>
    <w:rsid w:val="00F8748F"/>
    <w:rsid w:val="00FA132D"/>
    <w:rsid w:val="00FA1F84"/>
    <w:rsid w:val="00FA22A1"/>
    <w:rsid w:val="00FA260D"/>
    <w:rsid w:val="00FA3075"/>
    <w:rsid w:val="00FA6DEB"/>
    <w:rsid w:val="00FA7532"/>
    <w:rsid w:val="00FA7F3D"/>
    <w:rsid w:val="00FB40E6"/>
    <w:rsid w:val="00FB41A0"/>
    <w:rsid w:val="00FB4EA8"/>
    <w:rsid w:val="00FB533D"/>
    <w:rsid w:val="00FC213E"/>
    <w:rsid w:val="00FC2DF0"/>
    <w:rsid w:val="00FC4DFA"/>
    <w:rsid w:val="00FC5039"/>
    <w:rsid w:val="00FC5672"/>
    <w:rsid w:val="00FC7DED"/>
    <w:rsid w:val="00FD24A1"/>
    <w:rsid w:val="00FD4BFA"/>
    <w:rsid w:val="00FD75B2"/>
    <w:rsid w:val="00FE23E1"/>
    <w:rsid w:val="00FE25FA"/>
    <w:rsid w:val="00FE3060"/>
    <w:rsid w:val="00FF0A12"/>
    <w:rsid w:val="00FF16E1"/>
    <w:rsid w:val="00FF2CDB"/>
    <w:rsid w:val="00FF34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,#679fd1,#193b59"/>
    </o:shapedefaults>
    <o:shapelayout v:ext="edit">
      <o:idmap v:ext="edit" data="2"/>
    </o:shapelayout>
  </w:shapeDefaults>
  <w:decimalSymbol w:val=","/>
  <w:listSeparator w:val=";"/>
  <w14:docId w14:val="3C75B5F8"/>
  <w15:chartTrackingRefBased/>
  <w15:docId w15:val="{A5B7B898-3BD3-4F0C-999C-5450953A9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Cite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62EC7"/>
    <w:pPr>
      <w:spacing w:line="264" w:lineRule="auto"/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97305B"/>
    <w:pPr>
      <w:keepNext/>
      <w:tabs>
        <w:tab w:val="left" w:pos="386"/>
      </w:tabs>
      <w:spacing w:before="360" w:after="180"/>
      <w:outlineLvl w:val="0"/>
    </w:pPr>
    <w:rPr>
      <w:rFonts w:cs="Arial"/>
      <w:b/>
      <w:bCs/>
      <w:kern w:val="32"/>
      <w:sz w:val="28"/>
      <w:szCs w:val="28"/>
    </w:rPr>
  </w:style>
  <w:style w:type="paragraph" w:styleId="berschrift2">
    <w:name w:val="heading 2"/>
    <w:basedOn w:val="Standard"/>
    <w:next w:val="Standard"/>
    <w:qFormat/>
    <w:rsid w:val="0097305B"/>
    <w:pPr>
      <w:keepNext/>
      <w:tabs>
        <w:tab w:val="left" w:pos="567"/>
      </w:tabs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97305B"/>
    <w:pPr>
      <w:keepNext/>
      <w:numPr>
        <w:ilvl w:val="2"/>
        <w:numId w:val="1"/>
      </w:numPr>
      <w:tabs>
        <w:tab w:val="left" w:pos="907"/>
      </w:tabs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97305B"/>
    <w:pPr>
      <w:keepNext/>
      <w:numPr>
        <w:ilvl w:val="3"/>
        <w:numId w:val="1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97305B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qFormat/>
    <w:rsid w:val="0097305B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berschrift7">
    <w:name w:val="heading 7"/>
    <w:basedOn w:val="Standard"/>
    <w:next w:val="Standard"/>
    <w:qFormat/>
    <w:rsid w:val="0097305B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</w:rPr>
  </w:style>
  <w:style w:type="paragraph" w:styleId="berschrift8">
    <w:name w:val="heading 8"/>
    <w:basedOn w:val="Standard"/>
    <w:next w:val="Standard"/>
    <w:qFormat/>
    <w:rsid w:val="0097305B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</w:rPr>
  </w:style>
  <w:style w:type="paragraph" w:styleId="berschrift9">
    <w:name w:val="heading 9"/>
    <w:basedOn w:val="Standard"/>
    <w:next w:val="Standard"/>
    <w:qFormat/>
    <w:rsid w:val="0097305B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7305B"/>
    <w:pPr>
      <w:tabs>
        <w:tab w:val="center" w:pos="4536"/>
        <w:tab w:val="right" w:pos="9072"/>
      </w:tabs>
      <w:jc w:val="center"/>
    </w:pPr>
  </w:style>
  <w:style w:type="paragraph" w:styleId="Fuzeile">
    <w:name w:val="footer"/>
    <w:basedOn w:val="Standard"/>
    <w:link w:val="FuzeileZchn"/>
    <w:uiPriority w:val="99"/>
    <w:rsid w:val="0097305B"/>
    <w:pPr>
      <w:tabs>
        <w:tab w:val="center" w:pos="4536"/>
        <w:tab w:val="right" w:pos="9072"/>
      </w:tabs>
      <w:spacing w:before="40"/>
      <w:jc w:val="right"/>
    </w:pPr>
    <w:rPr>
      <w:sz w:val="18"/>
    </w:rPr>
  </w:style>
  <w:style w:type="table" w:styleId="Tabellenraster">
    <w:name w:val="Table Grid"/>
    <w:basedOn w:val="NormaleTabelle"/>
    <w:rsid w:val="009730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rsid w:val="0097305B"/>
  </w:style>
  <w:style w:type="character" w:customStyle="1" w:styleId="berschrift3Zchn">
    <w:name w:val="Überschrift 3 Zchn"/>
    <w:link w:val="berschrift3"/>
    <w:rsid w:val="0097305B"/>
    <w:rPr>
      <w:rFonts w:ascii="Arial" w:hAnsi="Arial" w:cs="Arial"/>
      <w:b/>
      <w:bCs/>
      <w:sz w:val="24"/>
      <w:szCs w:val="26"/>
    </w:rPr>
  </w:style>
  <w:style w:type="paragraph" w:styleId="Aufzhlungszeichen">
    <w:name w:val="List Bullet"/>
    <w:basedOn w:val="Standard"/>
    <w:rsid w:val="0097305B"/>
    <w:pPr>
      <w:numPr>
        <w:numId w:val="3"/>
      </w:numPr>
      <w:spacing w:before="120"/>
    </w:pPr>
  </w:style>
  <w:style w:type="paragraph" w:styleId="Liste">
    <w:name w:val="List"/>
    <w:basedOn w:val="Standard"/>
    <w:rsid w:val="0097305B"/>
    <w:pPr>
      <w:numPr>
        <w:numId w:val="2"/>
      </w:numPr>
    </w:pPr>
  </w:style>
  <w:style w:type="paragraph" w:styleId="Aufzhlungszeichen2">
    <w:name w:val="List Bullet 2"/>
    <w:aliases w:val="UV"/>
    <w:basedOn w:val="Standard"/>
    <w:rsid w:val="00062EC7"/>
    <w:pPr>
      <w:numPr>
        <w:numId w:val="13"/>
      </w:numPr>
    </w:pPr>
  </w:style>
  <w:style w:type="paragraph" w:styleId="Aufzhlungszeichen3">
    <w:name w:val="List Bullet 3"/>
    <w:aliases w:val="Übersicht"/>
    <w:basedOn w:val="Standard"/>
    <w:rsid w:val="00437655"/>
    <w:pPr>
      <w:numPr>
        <w:numId w:val="5"/>
      </w:numPr>
      <w:spacing w:before="60"/>
    </w:pPr>
  </w:style>
  <w:style w:type="paragraph" w:styleId="StandardWeb">
    <w:name w:val="Normal (Web)"/>
    <w:basedOn w:val="Standard"/>
    <w:rsid w:val="0097305B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AufzhlungszeichenMaterial">
    <w:name w:val="Aufzählungszeichen Material"/>
    <w:basedOn w:val="Aufzhlungszeichen3"/>
    <w:link w:val="AufzhlungszeichenMaterialZchn"/>
    <w:rsid w:val="0097305B"/>
    <w:pPr>
      <w:numPr>
        <w:numId w:val="6"/>
      </w:numPr>
    </w:pPr>
  </w:style>
  <w:style w:type="paragraph" w:customStyle="1" w:styleId="StandardEinzugUV">
    <w:name w:val="Standard_Einzug__UV"/>
    <w:basedOn w:val="Standard"/>
    <w:rsid w:val="0097305B"/>
    <w:pPr>
      <w:ind w:left="357"/>
    </w:pPr>
  </w:style>
  <w:style w:type="paragraph" w:styleId="Textkrper-Einzug3">
    <w:name w:val="Body Text Indent 3"/>
    <w:basedOn w:val="Standard"/>
    <w:rsid w:val="0097305B"/>
    <w:pPr>
      <w:spacing w:before="60"/>
      <w:ind w:left="284"/>
    </w:pPr>
    <w:rPr>
      <w:sz w:val="16"/>
      <w:szCs w:val="16"/>
    </w:rPr>
  </w:style>
  <w:style w:type="paragraph" w:customStyle="1" w:styleId="Bildunterschrift">
    <w:name w:val="Bildunterschrift"/>
    <w:basedOn w:val="Standard"/>
    <w:link w:val="BildunterschriftZchn"/>
    <w:rsid w:val="0097305B"/>
    <w:pPr>
      <w:spacing w:line="240" w:lineRule="auto"/>
    </w:pPr>
    <w:rPr>
      <w:sz w:val="16"/>
      <w:szCs w:val="16"/>
    </w:rPr>
  </w:style>
  <w:style w:type="paragraph" w:styleId="Liste2">
    <w:name w:val="List 2"/>
    <w:aliases w:val="Liste UV"/>
    <w:basedOn w:val="Standard"/>
    <w:rsid w:val="0097305B"/>
    <w:pPr>
      <w:numPr>
        <w:numId w:val="4"/>
      </w:numPr>
    </w:pPr>
  </w:style>
  <w:style w:type="paragraph" w:customStyle="1" w:styleId="HinweisDatei">
    <w:name w:val="Hinweis_Datei"/>
    <w:basedOn w:val="Standard"/>
    <w:next w:val="Standard"/>
    <w:link w:val="HinweisDateiZchn"/>
    <w:rsid w:val="0097305B"/>
    <w:rPr>
      <w:b/>
      <w:color w:val="336699"/>
    </w:rPr>
  </w:style>
  <w:style w:type="paragraph" w:customStyle="1" w:styleId="ABListe">
    <w:name w:val="AB_Liste"/>
    <w:basedOn w:val="Standard"/>
    <w:rsid w:val="00EC5BF3"/>
    <w:pPr>
      <w:numPr>
        <w:numId w:val="7"/>
      </w:numPr>
      <w:spacing w:before="60"/>
    </w:pPr>
  </w:style>
  <w:style w:type="paragraph" w:customStyle="1" w:styleId="berschriftTabelleUE">
    <w:name w:val="Überschrift_Tabelle_UE"/>
    <w:basedOn w:val="Standard"/>
    <w:rsid w:val="0097305B"/>
    <w:pPr>
      <w:jc w:val="center"/>
    </w:pPr>
    <w:rPr>
      <w:b/>
    </w:rPr>
  </w:style>
  <w:style w:type="paragraph" w:customStyle="1" w:styleId="Tabellentext">
    <w:name w:val="Tabellentext"/>
    <w:basedOn w:val="AufzhlungszeichenMaterial"/>
    <w:rsid w:val="0097305B"/>
    <w:pPr>
      <w:numPr>
        <w:numId w:val="0"/>
      </w:numPr>
      <w:jc w:val="left"/>
    </w:pPr>
  </w:style>
  <w:style w:type="paragraph" w:customStyle="1" w:styleId="berschrift4Bsp">
    <w:name w:val="Überschrift 4_Bsp"/>
    <w:basedOn w:val="Tabellentext"/>
    <w:rsid w:val="0097305B"/>
    <w:pPr>
      <w:numPr>
        <w:numId w:val="8"/>
      </w:numPr>
    </w:pPr>
  </w:style>
  <w:style w:type="character" w:styleId="Hyperlink">
    <w:name w:val="Hyperlink"/>
    <w:rsid w:val="00983250"/>
    <w:rPr>
      <w:color w:val="0000FF"/>
      <w:u w:val="single"/>
    </w:rPr>
  </w:style>
  <w:style w:type="paragraph" w:customStyle="1" w:styleId="AufzhlungM">
    <w:name w:val="Aufzählung M"/>
    <w:basedOn w:val="Standard"/>
    <w:rsid w:val="0097305B"/>
    <w:pPr>
      <w:numPr>
        <w:numId w:val="9"/>
      </w:numPr>
    </w:pPr>
  </w:style>
  <w:style w:type="paragraph" w:customStyle="1" w:styleId="HinweisCD">
    <w:name w:val="Hinweis_CD"/>
    <w:basedOn w:val="Standard"/>
    <w:next w:val="StandardEinzugUV"/>
    <w:link w:val="HinweisCDZchn"/>
    <w:rsid w:val="0097305B"/>
    <w:rPr>
      <w:b/>
      <w:color w:val="FF9900"/>
    </w:rPr>
  </w:style>
  <w:style w:type="paragraph" w:customStyle="1" w:styleId="ABListeLK">
    <w:name w:val="AB_Liste_LK"/>
    <w:basedOn w:val="ABListe"/>
    <w:qFormat/>
    <w:rsid w:val="00DE1A41"/>
    <w:pPr>
      <w:numPr>
        <w:numId w:val="11"/>
      </w:numPr>
    </w:pPr>
  </w:style>
  <w:style w:type="paragraph" w:customStyle="1" w:styleId="Aufzhlungszeichen3HW">
    <w:name w:val="Aufzählungszeichen 3HW"/>
    <w:basedOn w:val="Aufzhlungszeichen3"/>
    <w:qFormat/>
    <w:rsid w:val="00E51944"/>
    <w:pPr>
      <w:numPr>
        <w:numId w:val="10"/>
      </w:numPr>
    </w:pPr>
  </w:style>
  <w:style w:type="paragraph" w:customStyle="1" w:styleId="Aufzhlungszeichen2HW">
    <w:name w:val="Aufzählungszeichen 2HW"/>
    <w:basedOn w:val="Aufzhlungszeichen2"/>
    <w:qFormat/>
    <w:rsid w:val="00E62322"/>
    <w:pPr>
      <w:numPr>
        <w:numId w:val="12"/>
      </w:numPr>
    </w:pPr>
  </w:style>
  <w:style w:type="character" w:customStyle="1" w:styleId="FuzeileZchn">
    <w:name w:val="Fußzeile Zchn"/>
    <w:link w:val="Fuzeile"/>
    <w:uiPriority w:val="99"/>
    <w:rsid w:val="0097305B"/>
    <w:rPr>
      <w:rFonts w:ascii="Arial" w:hAnsi="Arial"/>
      <w:sz w:val="18"/>
      <w:szCs w:val="24"/>
    </w:rPr>
  </w:style>
  <w:style w:type="character" w:customStyle="1" w:styleId="HinweisDateiZchn">
    <w:name w:val="Hinweis_Datei Zchn"/>
    <w:link w:val="HinweisDatei"/>
    <w:rsid w:val="00831F54"/>
    <w:rPr>
      <w:rFonts w:ascii="Arial" w:hAnsi="Arial"/>
      <w:b/>
      <w:color w:val="336699"/>
      <w:sz w:val="22"/>
      <w:szCs w:val="24"/>
    </w:rPr>
  </w:style>
  <w:style w:type="character" w:customStyle="1" w:styleId="HinweisCDZchn">
    <w:name w:val="Hinweis_CD Zchn"/>
    <w:link w:val="HinweisCD"/>
    <w:rsid w:val="00831F54"/>
    <w:rPr>
      <w:rFonts w:ascii="Arial" w:hAnsi="Arial"/>
      <w:b/>
      <w:color w:val="FF9900"/>
      <w:sz w:val="22"/>
      <w:szCs w:val="24"/>
    </w:rPr>
  </w:style>
  <w:style w:type="character" w:customStyle="1" w:styleId="BildunterschriftZchn">
    <w:name w:val="Bildunterschrift Zchn"/>
    <w:link w:val="Bildunterschrift"/>
    <w:rsid w:val="00831F54"/>
    <w:rPr>
      <w:rFonts w:ascii="Arial" w:hAnsi="Arial"/>
      <w:sz w:val="16"/>
      <w:szCs w:val="16"/>
    </w:rPr>
  </w:style>
  <w:style w:type="character" w:customStyle="1" w:styleId="AufzhlungszeichenMaterialZchn">
    <w:name w:val="Aufzählungszeichen Material Zchn"/>
    <w:link w:val="AufzhlungszeichenMaterial"/>
    <w:rsid w:val="00831F54"/>
    <w:rPr>
      <w:rFonts w:ascii="Arial" w:hAnsi="Arial"/>
      <w:sz w:val="22"/>
      <w:szCs w:val="24"/>
    </w:rPr>
  </w:style>
  <w:style w:type="paragraph" w:customStyle="1" w:styleId="AufzhlungStandardEinzugUV">
    <w:name w:val="Aufzählung_Standard_Einzug_UV"/>
    <w:basedOn w:val="AufzhlungszeichenMaterial"/>
    <w:rsid w:val="00F33745"/>
    <w:pPr>
      <w:numPr>
        <w:numId w:val="0"/>
      </w:numPr>
    </w:pPr>
  </w:style>
  <w:style w:type="character" w:customStyle="1" w:styleId="BesuchterHyperlink">
    <w:name w:val="BesuchterHyperlink"/>
    <w:rsid w:val="007D2CEB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EC7E7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EC7E73"/>
    <w:rPr>
      <w:rFonts w:ascii="Tahoma" w:hAnsi="Tahoma" w:cs="Tahoma"/>
      <w:sz w:val="16"/>
      <w:szCs w:val="16"/>
    </w:rPr>
  </w:style>
  <w:style w:type="character" w:styleId="HTMLZitat">
    <w:name w:val="HTML Cite"/>
    <w:uiPriority w:val="99"/>
    <w:unhideWhenUsed/>
    <w:rsid w:val="00FA260D"/>
    <w:rPr>
      <w:i/>
      <w:iCs/>
    </w:rPr>
  </w:style>
  <w:style w:type="paragraph" w:customStyle="1" w:styleId="AufzhlungHW10">
    <w:name w:val="Aufzählung_HW_10"/>
    <w:link w:val="AufzhlungHW10Zchn"/>
    <w:qFormat/>
    <w:rsid w:val="00CD6D07"/>
    <w:pPr>
      <w:numPr>
        <w:numId w:val="14"/>
      </w:numPr>
      <w:spacing w:line="264" w:lineRule="auto"/>
      <w:jc w:val="both"/>
    </w:pPr>
    <w:rPr>
      <w:rFonts w:ascii="Arial" w:hAnsi="Arial"/>
      <w:szCs w:val="24"/>
    </w:rPr>
  </w:style>
  <w:style w:type="character" w:customStyle="1" w:styleId="AufzhlungHW10Zchn">
    <w:name w:val="Aufzählung_HW_10 Zchn"/>
    <w:link w:val="AufzhlungHW10"/>
    <w:rsid w:val="00CD6D07"/>
    <w:rPr>
      <w:rFonts w:ascii="Arial" w:hAnsi="Arial"/>
      <w:szCs w:val="24"/>
    </w:rPr>
  </w:style>
  <w:style w:type="paragraph" w:customStyle="1" w:styleId="AufzhlungHW11">
    <w:name w:val="Aufzählung_HW_11"/>
    <w:link w:val="AufzhlungHW11Zchn"/>
    <w:qFormat/>
    <w:rsid w:val="00CD6D07"/>
    <w:pPr>
      <w:numPr>
        <w:numId w:val="15"/>
      </w:numPr>
      <w:spacing w:line="264" w:lineRule="auto"/>
      <w:jc w:val="both"/>
    </w:pPr>
    <w:rPr>
      <w:rFonts w:ascii="Arial" w:hAnsi="Arial"/>
      <w:sz w:val="22"/>
      <w:szCs w:val="24"/>
    </w:rPr>
  </w:style>
  <w:style w:type="character" w:customStyle="1" w:styleId="AufzhlungHW11Zchn">
    <w:name w:val="Aufzählung_HW_11 Zchn"/>
    <w:link w:val="AufzhlungHW11"/>
    <w:rsid w:val="00CD6D07"/>
    <w:rPr>
      <w:rFonts w:ascii="Arial" w:hAnsi="Arial"/>
      <w:sz w:val="22"/>
      <w:szCs w:val="24"/>
    </w:rPr>
  </w:style>
  <w:style w:type="paragraph" w:customStyle="1" w:styleId="AufzhlungHW8">
    <w:name w:val="Aufzählung_HW_8"/>
    <w:link w:val="AufzhlungHW8Zchn"/>
    <w:qFormat/>
    <w:rsid w:val="00CD6D07"/>
    <w:pPr>
      <w:numPr>
        <w:numId w:val="16"/>
      </w:numPr>
      <w:spacing w:line="264" w:lineRule="auto"/>
      <w:jc w:val="both"/>
    </w:pPr>
    <w:rPr>
      <w:rFonts w:ascii="Arial" w:hAnsi="Arial"/>
      <w:sz w:val="16"/>
      <w:szCs w:val="24"/>
    </w:rPr>
  </w:style>
  <w:style w:type="character" w:customStyle="1" w:styleId="AufzhlungHW8Zchn">
    <w:name w:val="Aufzählung_HW_8 Zchn"/>
    <w:link w:val="AufzhlungHW8"/>
    <w:rsid w:val="00CD6D07"/>
    <w:rPr>
      <w:rFonts w:ascii="Arial" w:hAnsi="Arial"/>
      <w:sz w:val="16"/>
      <w:szCs w:val="24"/>
    </w:rPr>
  </w:style>
  <w:style w:type="paragraph" w:customStyle="1" w:styleId="AufzhlungHW9">
    <w:name w:val="Aufzählung_HW_9"/>
    <w:link w:val="AufzhlungHW9Zchn"/>
    <w:qFormat/>
    <w:rsid w:val="005F4512"/>
    <w:pPr>
      <w:numPr>
        <w:numId w:val="20"/>
      </w:numPr>
      <w:spacing w:line="264" w:lineRule="auto"/>
      <w:jc w:val="both"/>
    </w:pPr>
    <w:rPr>
      <w:rFonts w:ascii="Arial" w:hAnsi="Arial"/>
      <w:sz w:val="18"/>
      <w:szCs w:val="24"/>
    </w:rPr>
  </w:style>
  <w:style w:type="character" w:customStyle="1" w:styleId="AufzhlungHW9Zchn">
    <w:name w:val="Aufzählung_HW_9 Zchn"/>
    <w:link w:val="AufzhlungHW9"/>
    <w:rsid w:val="005F4512"/>
    <w:rPr>
      <w:rFonts w:ascii="Arial" w:hAnsi="Arial"/>
      <w:sz w:val="18"/>
      <w:szCs w:val="24"/>
    </w:rPr>
  </w:style>
  <w:style w:type="paragraph" w:customStyle="1" w:styleId="AufzhlungUV10">
    <w:name w:val="Aufzählung_UV_10"/>
    <w:link w:val="AufzhlungUV10Zchn"/>
    <w:qFormat/>
    <w:rsid w:val="00CD6D07"/>
    <w:pPr>
      <w:numPr>
        <w:numId w:val="17"/>
      </w:numPr>
      <w:spacing w:line="264" w:lineRule="auto"/>
      <w:jc w:val="both"/>
    </w:pPr>
    <w:rPr>
      <w:rFonts w:ascii="Arial" w:hAnsi="Arial"/>
    </w:rPr>
  </w:style>
  <w:style w:type="character" w:customStyle="1" w:styleId="AufzhlungUV10Zchn">
    <w:name w:val="Aufzählung_UV_10 Zchn"/>
    <w:link w:val="AufzhlungUV10"/>
    <w:rsid w:val="00CD6D07"/>
    <w:rPr>
      <w:rFonts w:ascii="Arial" w:hAnsi="Arial"/>
    </w:rPr>
  </w:style>
  <w:style w:type="paragraph" w:customStyle="1" w:styleId="AufzhlungUV11">
    <w:name w:val="Aufzählung_UV_11"/>
    <w:link w:val="AufzhlungUV11Zchn"/>
    <w:qFormat/>
    <w:rsid w:val="00CD6D07"/>
    <w:pPr>
      <w:numPr>
        <w:numId w:val="18"/>
      </w:numPr>
      <w:spacing w:line="264" w:lineRule="auto"/>
      <w:jc w:val="both"/>
    </w:pPr>
    <w:rPr>
      <w:rFonts w:ascii="Arial" w:hAnsi="Arial"/>
      <w:sz w:val="22"/>
    </w:rPr>
  </w:style>
  <w:style w:type="character" w:customStyle="1" w:styleId="AufzhlungUV11Zchn">
    <w:name w:val="Aufzählung_UV_11 Zchn"/>
    <w:link w:val="AufzhlungUV11"/>
    <w:rsid w:val="00CD6D07"/>
    <w:rPr>
      <w:rFonts w:ascii="Arial" w:hAnsi="Arial"/>
      <w:sz w:val="22"/>
    </w:rPr>
  </w:style>
  <w:style w:type="paragraph" w:customStyle="1" w:styleId="AufzhlungUV8">
    <w:name w:val="Aufzählung_UV_8"/>
    <w:link w:val="AufzhlungUV8Zchn"/>
    <w:qFormat/>
    <w:rsid w:val="0039333C"/>
    <w:pPr>
      <w:numPr>
        <w:numId w:val="21"/>
      </w:numPr>
      <w:spacing w:line="264" w:lineRule="auto"/>
      <w:jc w:val="both"/>
    </w:pPr>
    <w:rPr>
      <w:rFonts w:ascii="Arial" w:hAnsi="Arial"/>
      <w:sz w:val="16"/>
      <w:szCs w:val="16"/>
    </w:rPr>
  </w:style>
  <w:style w:type="character" w:customStyle="1" w:styleId="AufzhlungUV8Zchn">
    <w:name w:val="Aufzählung_UV_8 Zchn"/>
    <w:link w:val="AufzhlungUV8"/>
    <w:rsid w:val="0039333C"/>
    <w:rPr>
      <w:rFonts w:ascii="Arial" w:hAnsi="Arial"/>
      <w:sz w:val="16"/>
      <w:szCs w:val="16"/>
    </w:rPr>
  </w:style>
  <w:style w:type="paragraph" w:customStyle="1" w:styleId="AufzhlungUV9">
    <w:name w:val="Aufzählung_UV_9"/>
    <w:link w:val="AufzhlungUV9Zchn"/>
    <w:qFormat/>
    <w:rsid w:val="00CD6D07"/>
    <w:pPr>
      <w:numPr>
        <w:numId w:val="19"/>
      </w:numPr>
      <w:spacing w:line="264" w:lineRule="auto"/>
      <w:jc w:val="both"/>
    </w:pPr>
    <w:rPr>
      <w:rFonts w:ascii="Arial" w:hAnsi="Arial"/>
      <w:sz w:val="18"/>
    </w:rPr>
  </w:style>
  <w:style w:type="character" w:customStyle="1" w:styleId="AufzhlungUV9Zchn">
    <w:name w:val="Aufzählung_UV_9 Zchn"/>
    <w:link w:val="AufzhlungUV9"/>
    <w:rsid w:val="00CD6D07"/>
    <w:rPr>
      <w:rFonts w:ascii="Arial" w:hAnsi="Arial"/>
      <w:sz w:val="18"/>
    </w:rPr>
  </w:style>
  <w:style w:type="character" w:styleId="NichtaufgelsteErwhnung">
    <w:name w:val="Unresolved Mention"/>
    <w:uiPriority w:val="99"/>
    <w:semiHidden/>
    <w:unhideWhenUsed/>
    <w:rsid w:val="00641ACB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nhideWhenUsed/>
    <w:qFormat/>
    <w:rsid w:val="00720E28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B4EA8"/>
    <w:rPr>
      <w:color w:val="808080"/>
    </w:rPr>
  </w:style>
  <w:style w:type="paragraph" w:styleId="Listenabsatz">
    <w:name w:val="List Paragraph"/>
    <w:basedOn w:val="Standard"/>
    <w:uiPriority w:val="34"/>
    <w:qFormat/>
    <w:rsid w:val="00194C92"/>
    <w:pPr>
      <w:ind w:left="720"/>
      <w:contextualSpacing/>
    </w:pPr>
  </w:style>
  <w:style w:type="character" w:styleId="BesuchterLink">
    <w:name w:val="FollowedHyperlink"/>
    <w:basedOn w:val="Absatz-Standardschriftart"/>
    <w:rsid w:val="00FC503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304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36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03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ycs.link/Wasser_Schaltung" TargetMode="External"/><Relationship Id="rId18" Type="http://schemas.openxmlformats.org/officeDocument/2006/relationships/image" Target="media/image3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yperlink" Target="https://bycs.link/Wasser_Schaltung" TargetMode="External"/><Relationship Id="rId17" Type="http://schemas.openxmlformats.org/officeDocument/2006/relationships/hyperlink" Target="https://bycs.link/Wasser_Messgr" TargetMode="External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yperlink" Target="https://bycs.link/Wasser_Messgr" TargetMode="External"/><Relationship Id="rId20" Type="http://schemas.openxmlformats.org/officeDocument/2006/relationships/image" Target="media/image5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bycs.link/Wasser_Gedanken_Aufbau" TargetMode="External"/><Relationship Id="rId23" Type="http://schemas.openxmlformats.org/officeDocument/2006/relationships/hyperlink" Target="https://bycs.link/Wasser_Durchfuehrung" TargetMode="External"/><Relationship Id="rId28" Type="http://schemas.openxmlformats.org/officeDocument/2006/relationships/header" Target="header3.xml"/><Relationship Id="rId10" Type="http://schemas.openxmlformats.org/officeDocument/2006/relationships/hyperlink" Target="https://www.istockphoto.com/de/portfolio/DedMityay?mediatype=photography" TargetMode="External"/><Relationship Id="rId19" Type="http://schemas.openxmlformats.org/officeDocument/2006/relationships/image" Target="media/image4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istockphoto.com/de/foto/enguri-staudamm-mit-stausee-und-umliegender-natur-gm2188357005-606882698?searchscope=image%2Cfilm" TargetMode="External"/><Relationship Id="rId14" Type="http://schemas.openxmlformats.org/officeDocument/2006/relationships/hyperlink" Target="https://bycs.link/Wasser_Gedanken_Aufbau" TargetMode="External"/><Relationship Id="rId22" Type="http://schemas.openxmlformats.org/officeDocument/2006/relationships/hyperlink" Target="https://bycs.link/Wasser_Durchfuehrung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0.wmf"/><Relationship Id="rId1" Type="http://schemas.openxmlformats.org/officeDocument/2006/relationships/image" Target="media/image7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Vorlagen\Arbeitsgruppen_Vorlagen\Technik_HR2\Dokumentvorlage_HR2_Technik_AB_Hinweis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E8E8D4-A629-42C9-AD25-647608AEA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Dokumentvorlage_HR2_Technik_AB_Hinweise</Template>
  <TotalTime>0</TotalTime>
  <Pages>1</Pages>
  <Words>263</Words>
  <Characters>1663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Dokumentenvorlage HR Technik</vt:lpstr>
    </vt:vector>
  </TitlesOfParts>
  <Manager>JK</Manager>
  <Company>KM</Company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Dokumentenvorlage HR Technik</dc:title>
  <dc:subject/>
  <dc:creator>Technik erleben</dc:creator>
  <cp:keywords/>
  <cp:lastModifiedBy>Thomas Frank</cp:lastModifiedBy>
  <cp:revision>52</cp:revision>
  <cp:lastPrinted>2016-09-22T08:42:00Z</cp:lastPrinted>
  <dcterms:created xsi:type="dcterms:W3CDTF">2023-11-08T07:21:00Z</dcterms:created>
  <dcterms:modified xsi:type="dcterms:W3CDTF">2026-02-12T15:49:00Z</dcterms:modified>
</cp:coreProperties>
</file>